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2353" w14:textId="15DC4F88" w:rsidR="00FF7593" w:rsidRPr="00D1615C" w:rsidRDefault="00FF7593" w:rsidP="00FF7593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416F3B">
        <w:rPr>
          <w:rFonts w:ascii="Arial" w:eastAsia="MS Mincho" w:hAnsi="Arial"/>
          <w:b/>
          <w:sz w:val="24"/>
          <w:szCs w:val="24"/>
        </w:rPr>
        <w:t>8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735238">
        <w:rPr>
          <w:rFonts w:ascii="Arial" w:eastAsia="MS Mincho" w:hAnsi="Arial"/>
          <w:b/>
          <w:bCs/>
          <w:sz w:val="24"/>
          <w:szCs w:val="24"/>
        </w:rPr>
        <w:t>6661</w:t>
      </w:r>
    </w:p>
    <w:p w14:paraId="6D710D0E" w14:textId="4D544A3E" w:rsidR="00FF7593" w:rsidRPr="00221850" w:rsidRDefault="00416F3B" w:rsidP="00FF7593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 w:rsidRPr="00416F3B">
        <w:rPr>
          <w:rFonts w:ascii="Arial" w:hAnsi="Arial" w:cs="Arial"/>
          <w:b/>
          <w:noProof/>
          <w:color w:val="000000"/>
          <w:sz w:val="24"/>
          <w:szCs w:val="24"/>
        </w:rPr>
        <w:t>Toulouse, FR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Nov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="00ED1DF2">
        <w:rPr>
          <w:rFonts w:ascii="Arial" w:hAnsi="Arial" w:cs="Arial"/>
          <w:b/>
          <w:noProof/>
          <w:color w:val="000000"/>
          <w:sz w:val="24"/>
          <w:szCs w:val="24"/>
        </w:rPr>
        <w:t>4</w:t>
      </w:r>
      <w:r w:rsidR="00FF7593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FF7593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474047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="00FF7593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FF7593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 w:rsidR="00FF7593">
        <w:rPr>
          <w:i/>
          <w:lang w:eastAsia="ko-KR"/>
        </w:rPr>
        <w:tab/>
      </w:r>
      <w:r w:rsidR="00FF7593" w:rsidRPr="1560FB07">
        <w:rPr>
          <w:i/>
          <w:iCs/>
          <w:sz w:val="11"/>
          <w:szCs w:val="11"/>
          <w:lang w:eastAsia="ko-KR"/>
        </w:rPr>
        <w:t xml:space="preserve"> </w:t>
      </w:r>
    </w:p>
    <w:p w14:paraId="1AA0DE9B" w14:textId="77777777" w:rsidR="00FF7593" w:rsidRDefault="00FF7593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741F5D4A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</w:t>
      </w:r>
      <w:r w:rsidR="00C079C8">
        <w:rPr>
          <w:rFonts w:eastAsia="SimSun" w:cs="Arial"/>
          <w:b/>
          <w:bCs/>
          <w:sz w:val="24"/>
          <w:lang w:val="en-US"/>
        </w:rPr>
        <w:t>2</w:t>
      </w:r>
      <w:r w:rsidR="00220D68">
        <w:rPr>
          <w:rFonts w:eastAsia="SimSun" w:cs="Arial"/>
          <w:b/>
          <w:bCs/>
          <w:sz w:val="24"/>
          <w:lang w:val="en-US"/>
        </w:rPr>
        <w:t>.1</w:t>
      </w:r>
    </w:p>
    <w:p w14:paraId="3DAB9295" w14:textId="4393D4D3" w:rsidR="00B5436B" w:rsidRPr="009B04CE" w:rsidRDefault="00B5436B" w:rsidP="00B5436B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2C0E9612" w14:textId="53B1FE84" w:rsidR="0049323B" w:rsidRPr="00D042B7" w:rsidRDefault="0049323B" w:rsidP="00565C18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C079C8">
        <w:rPr>
          <w:rFonts w:ascii="Arial" w:hAnsi="Arial" w:cs="Arial"/>
          <w:b/>
          <w:bCs/>
          <w:sz w:val="24"/>
        </w:rPr>
        <w:t>Stage 3 of</w:t>
      </w:r>
      <w:r w:rsidR="00D37818">
        <w:rPr>
          <w:rFonts w:ascii="Arial" w:hAnsi="Arial" w:cs="Arial"/>
          <w:b/>
          <w:bCs/>
          <w:sz w:val="24"/>
        </w:rPr>
        <w:t xml:space="preserve"> </w:t>
      </w:r>
      <w:r w:rsidR="009C1B06">
        <w:rPr>
          <w:rFonts w:ascii="Arial" w:hAnsi="Arial" w:cs="Arial"/>
          <w:b/>
          <w:bCs/>
          <w:sz w:val="24"/>
        </w:rPr>
        <w:t xml:space="preserve">Procedure </w:t>
      </w:r>
      <w:r w:rsidR="00D37818">
        <w:rPr>
          <w:rFonts w:ascii="Arial" w:hAnsi="Arial" w:cs="Arial"/>
          <w:b/>
          <w:bCs/>
          <w:sz w:val="24"/>
        </w:rPr>
        <w:t>Enhancement for</w:t>
      </w:r>
      <w:r w:rsidR="00D65CDF">
        <w:rPr>
          <w:rFonts w:ascii="Arial" w:hAnsi="Arial" w:cs="Arial"/>
          <w:b/>
          <w:bCs/>
          <w:sz w:val="24"/>
        </w:rPr>
        <w:t xml:space="preserve"> AI/ML Information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6658D15" w14:textId="03F779AA" w:rsidR="005027F5" w:rsidRDefault="00D43B8D" w:rsidP="00200DBC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During </w:t>
      </w:r>
      <w:r w:rsidR="00601C39">
        <w:rPr>
          <w:rFonts w:eastAsia="SimSun" w:cs="Times New Roman"/>
          <w:szCs w:val="20"/>
        </w:rPr>
        <w:t xml:space="preserve">the last </w:t>
      </w:r>
      <w:r w:rsidR="00B0579C">
        <w:rPr>
          <w:rFonts w:eastAsia="SimSun" w:cs="Times New Roman"/>
          <w:szCs w:val="20"/>
        </w:rPr>
        <w:t xml:space="preserve">RAN3 #117bis-e meeting, </w:t>
      </w:r>
      <w:r w:rsidR="00601C39">
        <w:rPr>
          <w:rFonts w:eastAsia="SimSun" w:cs="Times New Roman"/>
          <w:szCs w:val="20"/>
        </w:rPr>
        <w:t xml:space="preserve">the </w:t>
      </w:r>
      <w:r w:rsidR="005027F5">
        <w:rPr>
          <w:rFonts w:eastAsia="SimSun" w:cs="Times New Roman"/>
          <w:szCs w:val="20"/>
        </w:rPr>
        <w:t xml:space="preserve">following </w:t>
      </w:r>
      <w:r w:rsidR="00623427">
        <w:rPr>
          <w:rFonts w:eastAsia="SimSun" w:cs="Times New Roman"/>
          <w:szCs w:val="20"/>
        </w:rPr>
        <w:t xml:space="preserve">agreements and </w:t>
      </w:r>
      <w:r w:rsidR="00EB67E9">
        <w:rPr>
          <w:rFonts w:eastAsia="SimSun" w:cs="Times New Roman"/>
          <w:szCs w:val="20"/>
        </w:rPr>
        <w:t>FFS</w:t>
      </w:r>
      <w:r w:rsidR="005027F5">
        <w:rPr>
          <w:rFonts w:eastAsia="SimSun" w:cs="Times New Roman"/>
          <w:szCs w:val="20"/>
        </w:rPr>
        <w:t xml:space="preserve"> </w:t>
      </w:r>
      <w:r w:rsidR="00601C39">
        <w:rPr>
          <w:rFonts w:eastAsia="SimSun" w:cs="Times New Roman"/>
          <w:szCs w:val="20"/>
        </w:rPr>
        <w:t xml:space="preserve">were </w:t>
      </w:r>
      <w:r w:rsidR="005027F5">
        <w:rPr>
          <w:rFonts w:eastAsia="SimSun" w:cs="Times New Roman"/>
          <w:szCs w:val="20"/>
        </w:rPr>
        <w:t>captured:</w:t>
      </w:r>
    </w:p>
    <w:p w14:paraId="0C5B7584" w14:textId="77777777" w:rsidR="00EB67E9" w:rsidRPr="005413AB" w:rsidRDefault="00EB67E9" w:rsidP="00200DBC">
      <w:pPr>
        <w:spacing w:before="0" w:after="180"/>
        <w:rPr>
          <w:rFonts w:ascii="Calibri" w:hAnsi="Calibri" w:cs="Calibri"/>
          <w:bCs/>
          <w:color w:val="008000"/>
          <w:sz w:val="18"/>
        </w:rPr>
      </w:pPr>
      <w:r w:rsidRPr="005413AB">
        <w:rPr>
          <w:rFonts w:ascii="Calibri" w:hAnsi="Calibri" w:cs="Calibri"/>
          <w:bCs/>
          <w:color w:val="008000"/>
          <w:sz w:val="18"/>
        </w:rPr>
        <w:t xml:space="preserve">Introduce a new Class 1 procedure for initiating the reporting of AI/ML Related Information and a Class 2 procedure for Data Reporting of AI/ML Related Information. </w:t>
      </w:r>
    </w:p>
    <w:p w14:paraId="2BB7EDAB" w14:textId="77777777" w:rsidR="00EB67E9" w:rsidRPr="005413AB" w:rsidRDefault="00EB67E9" w:rsidP="00200DBC">
      <w:pPr>
        <w:spacing w:before="0" w:after="180"/>
        <w:rPr>
          <w:rFonts w:ascii="Calibri" w:hAnsi="Calibri" w:cs="Calibri"/>
          <w:bCs/>
          <w:color w:val="008000"/>
          <w:sz w:val="18"/>
        </w:rPr>
      </w:pPr>
      <w:r w:rsidRPr="005413AB">
        <w:rPr>
          <w:rFonts w:ascii="Calibri" w:hAnsi="Calibri" w:cs="Calibri"/>
          <w:bCs/>
          <w:color w:val="008000"/>
          <w:sz w:val="18"/>
        </w:rPr>
        <w:t xml:space="preserve">Reporting options for the new procedure used for AI/ML Related Information to be evaluated on a case-by-case basis. Possible reporting options are one-time and periodic reporting. </w:t>
      </w:r>
    </w:p>
    <w:p w14:paraId="4A25931C" w14:textId="77777777" w:rsidR="00EB67E9" w:rsidRPr="005413AB" w:rsidRDefault="00EB67E9" w:rsidP="00200DBC">
      <w:pPr>
        <w:spacing w:before="0" w:after="180"/>
        <w:rPr>
          <w:rFonts w:ascii="Calibri" w:hAnsi="Calibri" w:cs="Calibri"/>
          <w:bCs/>
          <w:color w:val="0000FF"/>
          <w:sz w:val="18"/>
        </w:rPr>
      </w:pPr>
      <w:r w:rsidRPr="005413AB">
        <w:rPr>
          <w:rFonts w:ascii="Calibri" w:hAnsi="Calibri" w:cs="Calibri"/>
          <w:bCs/>
          <w:color w:val="0000FF"/>
          <w:sz w:val="18"/>
        </w:rPr>
        <w:t>Event-based reporting and how to determine an event are FFS.</w:t>
      </w:r>
    </w:p>
    <w:p w14:paraId="1E8978C8" w14:textId="77777777" w:rsidR="00EB67E9" w:rsidRPr="005413AB" w:rsidRDefault="00EB67E9" w:rsidP="00200DBC">
      <w:pPr>
        <w:spacing w:before="0" w:after="180"/>
        <w:rPr>
          <w:rFonts w:ascii="Calibri" w:hAnsi="Calibri" w:cs="Calibri"/>
          <w:bCs/>
          <w:color w:val="008000"/>
          <w:sz w:val="18"/>
        </w:rPr>
      </w:pPr>
      <w:r w:rsidRPr="005413AB">
        <w:rPr>
          <w:rFonts w:ascii="Calibri" w:hAnsi="Calibri" w:cs="Calibri"/>
          <w:bCs/>
          <w:color w:val="008000"/>
          <w:sz w:val="18"/>
        </w:rPr>
        <w:t xml:space="preserve">The new procedure is non-UE associated procedure. If needed, the procedure can be used to capture UE-associated information. </w:t>
      </w:r>
    </w:p>
    <w:p w14:paraId="1AEB61CE" w14:textId="77777777" w:rsidR="00EB67E9" w:rsidRPr="005413AB" w:rsidRDefault="00EB67E9" w:rsidP="00200DBC">
      <w:pPr>
        <w:spacing w:before="0" w:after="180"/>
        <w:rPr>
          <w:rFonts w:ascii="Calibri" w:hAnsi="Calibri" w:cs="Calibri"/>
          <w:bCs/>
          <w:color w:val="008000"/>
          <w:sz w:val="18"/>
        </w:rPr>
      </w:pPr>
      <w:r w:rsidRPr="005413AB">
        <w:rPr>
          <w:rFonts w:ascii="Calibri" w:hAnsi="Calibri" w:cs="Calibri"/>
          <w:bCs/>
          <w:color w:val="008000"/>
          <w:sz w:val="18"/>
        </w:rPr>
        <w:t xml:space="preserve">The response message of the new procedure for AI/ML Related Information indicates if the requested information can be provided. </w:t>
      </w:r>
    </w:p>
    <w:p w14:paraId="5313EACF" w14:textId="77777777" w:rsidR="00EB67E9" w:rsidRPr="005413AB" w:rsidRDefault="00EB67E9" w:rsidP="00200DBC">
      <w:pPr>
        <w:spacing w:before="0" w:after="180"/>
        <w:rPr>
          <w:rFonts w:ascii="Calibri" w:hAnsi="Calibri" w:cs="Calibri"/>
          <w:bCs/>
          <w:color w:val="0000FF"/>
          <w:sz w:val="18"/>
        </w:rPr>
      </w:pPr>
      <w:r w:rsidRPr="005413AB">
        <w:rPr>
          <w:rFonts w:ascii="Calibri" w:hAnsi="Calibri" w:cs="Calibri"/>
          <w:bCs/>
          <w:color w:val="0000FF"/>
          <w:sz w:val="18"/>
        </w:rPr>
        <w:t xml:space="preserve">It is FFS whether a node requesting a prediction includes timing information in order to indicate for which time a prediction is requested.  </w:t>
      </w:r>
    </w:p>
    <w:p w14:paraId="3E23F246" w14:textId="77777777" w:rsidR="00EB67E9" w:rsidRPr="005413AB" w:rsidRDefault="00EB67E9" w:rsidP="00200DBC">
      <w:pPr>
        <w:spacing w:before="0" w:after="180"/>
        <w:rPr>
          <w:rFonts w:ascii="Calibri" w:hAnsi="Calibri" w:cs="Calibri"/>
          <w:bCs/>
          <w:color w:val="0000FF"/>
          <w:sz w:val="18"/>
        </w:rPr>
      </w:pPr>
      <w:r w:rsidRPr="005413AB">
        <w:rPr>
          <w:rFonts w:ascii="Calibri" w:hAnsi="Calibri" w:cs="Calibri"/>
          <w:bCs/>
          <w:color w:val="0000FF"/>
          <w:sz w:val="18"/>
        </w:rPr>
        <w:t>Whether there is a need for prediction accuracy at a receiving node is FFS.</w:t>
      </w:r>
    </w:p>
    <w:p w14:paraId="41595F3F" w14:textId="4F3BF770" w:rsidR="005027F5" w:rsidRPr="008C16BE" w:rsidRDefault="00935053" w:rsidP="00200DBC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In this contribution, </w:t>
      </w:r>
      <w:r w:rsidR="00E942CC">
        <w:rPr>
          <w:rFonts w:eastAsia="SimSun" w:cs="Times New Roman"/>
          <w:szCs w:val="20"/>
        </w:rPr>
        <w:t xml:space="preserve">we further discuss </w:t>
      </w:r>
      <w:r w:rsidR="00593C6E">
        <w:rPr>
          <w:rFonts w:eastAsia="SimSun" w:cs="Times New Roman"/>
          <w:szCs w:val="20"/>
        </w:rPr>
        <w:t xml:space="preserve">the </w:t>
      </w:r>
      <w:r w:rsidR="00F63BB8">
        <w:rPr>
          <w:rFonts w:eastAsia="SimSun" w:cs="Times New Roman"/>
          <w:szCs w:val="20"/>
        </w:rPr>
        <w:t>stage</w:t>
      </w:r>
      <w:r w:rsidR="00374847">
        <w:rPr>
          <w:rFonts w:eastAsia="SimSun" w:cs="Times New Roman"/>
          <w:szCs w:val="20"/>
        </w:rPr>
        <w:t xml:space="preserve">-3 details of </w:t>
      </w:r>
      <w:r w:rsidR="00593C6E">
        <w:rPr>
          <w:rFonts w:eastAsia="SimSun" w:cs="Times New Roman"/>
          <w:szCs w:val="20"/>
        </w:rPr>
        <w:t>new procedure used for AI/ML data</w:t>
      </w:r>
      <w:r w:rsidR="00374847">
        <w:rPr>
          <w:rFonts w:eastAsia="SimSun" w:cs="Times New Roman"/>
          <w:szCs w:val="20"/>
        </w:rPr>
        <w:t>.</w:t>
      </w:r>
    </w:p>
    <w:p w14:paraId="6E02CF0C" w14:textId="49B8DC47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44025014" w14:textId="77777777" w:rsidR="00BF6EB1" w:rsidRDefault="00BF6EB1" w:rsidP="00BF6EB1">
      <w:pPr>
        <w:pStyle w:val="Heading2"/>
      </w:pPr>
      <w:r>
        <w:t>AI/ML Information Procedure</w:t>
      </w:r>
    </w:p>
    <w:p w14:paraId="27C6E24A" w14:textId="48032322" w:rsidR="00BF6EB1" w:rsidRDefault="00817C72" w:rsidP="00200DBC">
      <w:pPr>
        <w:spacing w:before="0" w:after="180"/>
      </w:pPr>
      <w:r>
        <w:t xml:space="preserve">In </w:t>
      </w:r>
      <w:r w:rsidR="006C62FD">
        <w:t xml:space="preserve">the last </w:t>
      </w:r>
      <w:r>
        <w:t>RAN</w:t>
      </w:r>
      <w:r w:rsidR="005547F9">
        <w:t xml:space="preserve">3 #117bis-e meeting, </w:t>
      </w:r>
      <w:r w:rsidR="00B57FD1">
        <w:t>i</w:t>
      </w:r>
      <w:r w:rsidR="00DA7736">
        <w:t xml:space="preserve">t </w:t>
      </w:r>
      <w:r w:rsidR="00601C39">
        <w:t xml:space="preserve">was </w:t>
      </w:r>
      <w:r w:rsidR="00DA7736">
        <w:t xml:space="preserve">agreed that the new procedure for AI/ML information </w:t>
      </w:r>
      <w:r w:rsidR="006A20DB">
        <w:t xml:space="preserve">have </w:t>
      </w:r>
      <w:r w:rsidR="00251AF2">
        <w:t>two</w:t>
      </w:r>
      <w:r w:rsidR="006A20DB">
        <w:t xml:space="preserve"> report options: one-time or pe</w:t>
      </w:r>
      <w:r w:rsidR="00AE688E">
        <w:t>riodic reporting.</w:t>
      </w:r>
      <w:r w:rsidR="002024EE">
        <w:t xml:space="preserve"> It is also FFS whether a node requesting a prediction includes timing information in order to indicate for which time a prediction is requested. </w:t>
      </w:r>
    </w:p>
    <w:p w14:paraId="6D34B71A" w14:textId="77777777" w:rsidR="00D86CD3" w:rsidRDefault="00D86CD3" w:rsidP="00200DBC">
      <w:pPr>
        <w:spacing w:before="0" w:after="180"/>
      </w:pPr>
      <w:r>
        <w:rPr>
          <w:lang w:val="en-GB"/>
        </w:rPr>
        <w:t>Different from the current data collection, the predicted data is available only after the results being generated from Model Inference. Also</w:t>
      </w:r>
      <w:r>
        <w:t xml:space="preserve">, the predicted data should also be associated with a specific timing of when this predicted data becomes valid, so that the requesting NG-RAN node can use the predicted data to generate its own Model Inference results at the same timing. This could help the requesting NG-RAN node optimize its model inference decision by considering the performance of the neighbouring NG-RAN node at the corresponding time. </w:t>
      </w:r>
    </w:p>
    <w:p w14:paraId="1A614FDE" w14:textId="12A1B0AD" w:rsidR="00D86CD3" w:rsidRDefault="00D86CD3" w:rsidP="00200DBC">
      <w:pPr>
        <w:spacing w:before="0" w:after="180"/>
      </w:pPr>
      <w:r>
        <w:t xml:space="preserve">For example, as shown in Figure 1, assuming both the current and neighbouring NG-RAN nodes own their respective AI/ML model (not limit to the same use case), where AI/ML model in the current NG-RAN node requires input data from the neighbouring NG-RAN node, the predicted data from the neighbouring NG-RAN node is mainly used to help the current NG-RAN node’s AI/ML model generate an optimal solution, which will not only optimize its own system performance, but also will not overload the neighbouring NG-RAN node at the same time. Therefore, when the current NG-RAN node </w:t>
      </w:r>
      <w:r w:rsidR="002649BD">
        <w:t xml:space="preserve">wants to </w:t>
      </w:r>
      <w:r>
        <w:t xml:space="preserve">generate model inference output for </w:t>
      </w:r>
      <w:r w:rsidR="00601C39">
        <w:t xml:space="preserve">e.g. </w:t>
      </w:r>
      <w:r>
        <w:t xml:space="preserve">slot K, it requires the predicted data </w:t>
      </w:r>
      <w:r w:rsidR="002649BD">
        <w:t xml:space="preserve">valid for the same </w:t>
      </w:r>
      <w:r>
        <w:t>slot K from the neighbouring NG-RAN node.</w:t>
      </w:r>
    </w:p>
    <w:p w14:paraId="2241AF06" w14:textId="02B37E1D" w:rsidR="00D86CD3" w:rsidRDefault="00D86CD3" w:rsidP="00200DBC">
      <w:pPr>
        <w:spacing w:before="0" w:after="180"/>
      </w:pPr>
      <w:r>
        <w:lastRenderedPageBreak/>
        <w:t xml:space="preserve">Considering delay caused by request/response </w:t>
      </w:r>
      <w:r w:rsidR="006C62FD">
        <w:t xml:space="preserve">over Xn </w:t>
      </w:r>
      <w:r>
        <w:t xml:space="preserve">and model inference processing, when the current NG-RAN node performs model inference for slot K, the neighbouring NG-RAN node is expected to provide its own predicted data </w:t>
      </w:r>
      <w:r w:rsidR="00601C39">
        <w:t xml:space="preserve">valid </w:t>
      </w:r>
      <w:r>
        <w:t xml:space="preserve">for the corresponding slot, i.e. slot K, before the prediction at current NG-RAN node starts for slot K. The neighbouring NG-RAN node can generate the requested data prediction </w:t>
      </w:r>
      <w:r w:rsidR="002649BD">
        <w:t xml:space="preserve">valid </w:t>
      </w:r>
      <w:r w:rsidR="006C62FD">
        <w:t>for slot K</w:t>
      </w:r>
      <w:r>
        <w:t>, based on data request from the current NG-RAN node</w:t>
      </w:r>
      <w:r w:rsidR="006C62FD">
        <w:t xml:space="preserve"> (e.g. at slot N in Figure 1)</w:t>
      </w:r>
      <w:r>
        <w:t>. With such information, the current NG-RAN node can consider future status of neighbouring NG-RAN nodes</w:t>
      </w:r>
      <w:r w:rsidDel="00E808B2">
        <w:t xml:space="preserve"> </w:t>
      </w:r>
      <w:r>
        <w:t>at the same timing. The slot K in Figure 1 can be defined as validity time of inference output, i.e. the time of inference outcome becomes valid in the system.</w:t>
      </w:r>
    </w:p>
    <w:p w14:paraId="4CE43592" w14:textId="3AF9D96E" w:rsidR="00D86CD3" w:rsidRPr="00034FA9" w:rsidRDefault="00D86CD3" w:rsidP="00200DBC">
      <w:pPr>
        <w:pStyle w:val="ProandOBs"/>
        <w:spacing w:before="0" w:after="180"/>
      </w:pPr>
      <w:r w:rsidRPr="00034FA9">
        <w:t>Observation</w:t>
      </w:r>
      <w:r w:rsidR="00601C39">
        <w:t xml:space="preserve"> 1</w:t>
      </w:r>
      <w:r w:rsidRPr="00034FA9">
        <w:t xml:space="preserve">: </w:t>
      </w:r>
      <w:r>
        <w:t xml:space="preserve">To generate inference output considering a neighbouring NG-RAN node's future status, the current NG-RAN node should </w:t>
      </w:r>
      <w:r w:rsidR="006C62FD">
        <w:t xml:space="preserve">be able to </w:t>
      </w:r>
      <w:r>
        <w:t xml:space="preserve">request the predicted data from the neighbouring NG-RAN node </w:t>
      </w:r>
      <w:r w:rsidR="002649BD">
        <w:t xml:space="preserve">valid for </w:t>
      </w:r>
      <w:r>
        <w:t xml:space="preserve">the same </w:t>
      </w:r>
      <w:r w:rsidR="00267653">
        <w:t>timing</w:t>
      </w:r>
      <w:r>
        <w:t xml:space="preserve"> as its target inference output.</w:t>
      </w:r>
    </w:p>
    <w:p w14:paraId="69E80B50" w14:textId="6DD7B406" w:rsidR="00D86CD3" w:rsidRDefault="00134184" w:rsidP="00200DBC">
      <w:pPr>
        <w:keepNext/>
        <w:spacing w:before="0" w:after="180"/>
      </w:pPr>
      <w:r>
        <w:object w:dxaOrig="12684" w:dyaOrig="4500" w14:anchorId="43173A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0.7pt;height:189.5pt" o:ole="">
            <v:imagedata r:id="rId12" o:title=""/>
          </v:shape>
          <o:OLEObject Type="Embed" ProgID="Visio.Drawing.15" ShapeID="_x0000_i1025" DrawAspect="Content" ObjectID="_1729014606" r:id="rId13"/>
        </w:object>
      </w:r>
    </w:p>
    <w:p w14:paraId="0606DDC6" w14:textId="77777777" w:rsidR="00D86CD3" w:rsidRPr="00743127" w:rsidRDefault="00D86CD3" w:rsidP="00200DBC">
      <w:pPr>
        <w:pStyle w:val="Caption"/>
        <w:spacing w:before="0" w:after="180"/>
        <w:jc w:val="center"/>
        <w:rPr>
          <w:b w:val="0"/>
          <w:bCs/>
          <w:lang w:val="en-US"/>
        </w:rPr>
      </w:pPr>
      <w:r w:rsidRPr="00743127">
        <w:rPr>
          <w:b w:val="0"/>
          <w:bCs/>
        </w:rPr>
        <w:t xml:space="preserve">Figure </w:t>
      </w:r>
      <w:r w:rsidRPr="00743127">
        <w:rPr>
          <w:b w:val="0"/>
          <w:bCs/>
        </w:rPr>
        <w:fldChar w:fldCharType="begin"/>
      </w:r>
      <w:r w:rsidRPr="00743127">
        <w:rPr>
          <w:b w:val="0"/>
          <w:bCs/>
        </w:rPr>
        <w:instrText xml:space="preserve"> SEQ Figure \* ARABIC </w:instrText>
      </w:r>
      <w:r w:rsidRPr="00743127">
        <w:rPr>
          <w:b w:val="0"/>
          <w:bCs/>
        </w:rPr>
        <w:fldChar w:fldCharType="separate"/>
      </w:r>
      <w:r w:rsidRPr="00743127">
        <w:rPr>
          <w:b w:val="0"/>
          <w:bCs/>
          <w:noProof/>
        </w:rPr>
        <w:t>1</w:t>
      </w:r>
      <w:r w:rsidRPr="00743127">
        <w:rPr>
          <w:b w:val="0"/>
          <w:bCs/>
        </w:rPr>
        <w:fldChar w:fldCharType="end"/>
      </w:r>
      <w:r w:rsidRPr="00743127">
        <w:rPr>
          <w:b w:val="0"/>
          <w:bCs/>
          <w:lang w:val="en-US"/>
        </w:rPr>
        <w:t>. Example of using predicted data of neighbouring NG-RAN node for Model Inference</w:t>
      </w:r>
    </w:p>
    <w:p w14:paraId="7F0850D2" w14:textId="39B2F2F7" w:rsidR="00144556" w:rsidRPr="00C87236" w:rsidRDefault="00144556" w:rsidP="00200DBC">
      <w:pPr>
        <w:spacing w:before="0" w:after="180"/>
      </w:pPr>
      <w:r w:rsidRPr="00C87236">
        <w:t xml:space="preserve">To support </w:t>
      </w:r>
      <w:r w:rsidR="00601C39">
        <w:t xml:space="preserve">the </w:t>
      </w:r>
      <w:r w:rsidRPr="00C87236">
        <w:t>ab</w:t>
      </w:r>
      <w:r>
        <w:t xml:space="preserve">ove purpose, the </w:t>
      </w:r>
      <w:r w:rsidR="008D170A">
        <w:t>timing information</w:t>
      </w:r>
      <w:r>
        <w:t xml:space="preserve"> of the requested predicted data should be transmitted together with </w:t>
      </w:r>
      <w:r w:rsidR="008D170A">
        <w:t xml:space="preserve">the </w:t>
      </w:r>
      <w:r>
        <w:t xml:space="preserve">predicted information </w:t>
      </w:r>
      <w:r w:rsidR="008D170A">
        <w:t xml:space="preserve">request </w:t>
      </w:r>
      <w:r>
        <w:t>over Xn interface.</w:t>
      </w:r>
      <w:r w:rsidR="00184AF3">
        <w:t xml:space="preserve"> </w:t>
      </w:r>
    </w:p>
    <w:p w14:paraId="7D118471" w14:textId="787EB268" w:rsidR="00144556" w:rsidRDefault="00144556" w:rsidP="00200DBC">
      <w:pPr>
        <w:pStyle w:val="ProandOBs"/>
        <w:spacing w:before="0" w:after="180"/>
        <w:rPr>
          <w:lang w:val="en-GB"/>
        </w:rPr>
      </w:pPr>
      <w:r w:rsidRPr="000E0B63">
        <w:rPr>
          <w:lang w:val="en-GB"/>
        </w:rPr>
        <w:t>Proposal</w:t>
      </w:r>
      <w:r w:rsidR="00601C39">
        <w:rPr>
          <w:lang w:val="en-GB"/>
        </w:rPr>
        <w:t xml:space="preserve"> 1</w:t>
      </w:r>
      <w:r w:rsidRPr="000E0B63">
        <w:rPr>
          <w:lang w:val="en-GB"/>
        </w:rPr>
        <w:t xml:space="preserve">: </w:t>
      </w:r>
      <w:r w:rsidR="007015A6">
        <w:rPr>
          <w:lang w:val="en-GB"/>
        </w:rPr>
        <w:t xml:space="preserve">The </w:t>
      </w:r>
      <w:r w:rsidR="002649BD">
        <w:rPr>
          <w:lang w:val="en-GB"/>
        </w:rPr>
        <w:t xml:space="preserve">requested </w:t>
      </w:r>
      <w:r w:rsidR="007015A6">
        <w:rPr>
          <w:lang w:val="en-GB"/>
        </w:rPr>
        <w:t>timing</w:t>
      </w:r>
      <w:r w:rsidRPr="000E0B63">
        <w:rPr>
          <w:lang w:val="en-GB"/>
        </w:rPr>
        <w:t xml:space="preserve"> </w:t>
      </w:r>
      <w:r w:rsidR="002649BD">
        <w:rPr>
          <w:lang w:val="en-GB"/>
        </w:rPr>
        <w:t>that</w:t>
      </w:r>
      <w:r w:rsidR="002649BD" w:rsidRPr="000E0B63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Pr="000E0B63">
        <w:rPr>
          <w:lang w:val="en-GB"/>
        </w:rPr>
        <w:t xml:space="preserve">predicted data </w:t>
      </w:r>
      <w:r>
        <w:rPr>
          <w:lang w:val="en-GB"/>
        </w:rPr>
        <w:t>(model inference output)</w:t>
      </w:r>
      <w:r w:rsidR="002649BD">
        <w:rPr>
          <w:lang w:val="en-GB"/>
        </w:rPr>
        <w:t xml:space="preserve"> should be valid for</w:t>
      </w:r>
      <w:r>
        <w:rPr>
          <w:lang w:val="en-GB"/>
        </w:rPr>
        <w:t xml:space="preserve"> is i</w:t>
      </w:r>
      <w:r w:rsidRPr="000E0B63">
        <w:rPr>
          <w:lang w:val="en-GB"/>
        </w:rPr>
        <w:t xml:space="preserve">ncluded in the </w:t>
      </w:r>
      <w:r w:rsidR="007015A6">
        <w:rPr>
          <w:lang w:val="en-GB"/>
        </w:rPr>
        <w:t xml:space="preserve">request </w:t>
      </w:r>
      <w:r w:rsidRPr="000E0B63">
        <w:rPr>
          <w:lang w:val="en-GB"/>
        </w:rPr>
        <w:t>message of</w:t>
      </w:r>
      <w:r w:rsidR="007D44EA">
        <w:rPr>
          <w:lang w:val="en-GB"/>
        </w:rPr>
        <w:t xml:space="preserve"> the</w:t>
      </w:r>
      <w:r w:rsidRPr="000E0B63">
        <w:rPr>
          <w:lang w:val="en-GB"/>
        </w:rPr>
        <w:t xml:space="preserve"> </w:t>
      </w:r>
      <w:r w:rsidR="007015A6">
        <w:rPr>
          <w:lang w:val="en-GB"/>
        </w:rPr>
        <w:t>new procedure used for AI/ML information.</w:t>
      </w:r>
      <w:r w:rsidRPr="000E0B63">
        <w:rPr>
          <w:lang w:val="en-GB"/>
        </w:rPr>
        <w:t xml:space="preserve"> </w:t>
      </w:r>
    </w:p>
    <w:p w14:paraId="0223C8A0" w14:textId="2B86F911" w:rsidR="0000105C" w:rsidRDefault="0000105C" w:rsidP="00200DBC">
      <w:pPr>
        <w:spacing w:before="0" w:after="180"/>
        <w:rPr>
          <w:lang w:val="en-GB"/>
        </w:rPr>
      </w:pPr>
      <w:r>
        <w:rPr>
          <w:lang w:val="en-GB"/>
        </w:rPr>
        <w:t xml:space="preserve">In three AI/ML based use cases, it is noted that the common strategy decision is to handover a certain UE(s) to another target NG-RAN node. Once </w:t>
      </w:r>
      <w:r w:rsidR="006C62FD">
        <w:rPr>
          <w:lang w:val="en-GB"/>
        </w:rPr>
        <w:t xml:space="preserve">a </w:t>
      </w:r>
      <w:r>
        <w:rPr>
          <w:lang w:val="en-GB"/>
        </w:rPr>
        <w:t xml:space="preserve">UE is handed-over to another NG-RAN node, the source NG-RAN node cannot control anymore. Therefore, handover decision, </w:t>
      </w:r>
      <w:r w:rsidR="006C62FD">
        <w:rPr>
          <w:lang w:val="en-GB"/>
        </w:rPr>
        <w:t xml:space="preserve">if any, should try to minimize </w:t>
      </w:r>
      <w:r w:rsidR="001C3044">
        <w:rPr>
          <w:lang w:val="en-GB"/>
        </w:rPr>
        <w:t xml:space="preserve">the impact to the target NG-RAN node </w:t>
      </w:r>
      <w:r w:rsidR="006E5C88">
        <w:rPr>
          <w:lang w:val="en-GB"/>
        </w:rPr>
        <w:t>after handover</w:t>
      </w:r>
      <w:r w:rsidR="001C3044">
        <w:rPr>
          <w:lang w:val="en-GB"/>
        </w:rPr>
        <w:t>.</w:t>
      </w:r>
      <w:r w:rsidR="006E5C88">
        <w:rPr>
          <w:lang w:val="en-GB"/>
        </w:rPr>
        <w:t xml:space="preserve"> To estimate the impact </w:t>
      </w:r>
      <w:r w:rsidR="006C62FD">
        <w:rPr>
          <w:lang w:val="en-GB"/>
        </w:rPr>
        <w:t xml:space="preserve">properly </w:t>
      </w:r>
      <w:r w:rsidR="006E5C88">
        <w:rPr>
          <w:lang w:val="en-GB"/>
        </w:rPr>
        <w:t xml:space="preserve">and </w:t>
      </w:r>
      <w:r w:rsidR="006C62FD">
        <w:rPr>
          <w:lang w:val="en-GB"/>
        </w:rPr>
        <w:t xml:space="preserve">to </w:t>
      </w:r>
      <w:r w:rsidR="006E5C88">
        <w:rPr>
          <w:lang w:val="en-GB"/>
        </w:rPr>
        <w:t xml:space="preserve">take </w:t>
      </w:r>
      <w:r w:rsidR="000322FB">
        <w:rPr>
          <w:lang w:val="en-GB"/>
        </w:rPr>
        <w:t>the future performance of target NG-RAN node</w:t>
      </w:r>
      <w:r w:rsidR="006E5C88">
        <w:rPr>
          <w:lang w:val="en-GB"/>
        </w:rPr>
        <w:t xml:space="preserve"> </w:t>
      </w:r>
      <w:r w:rsidR="00277CF5">
        <w:rPr>
          <w:lang w:val="en-GB"/>
        </w:rPr>
        <w:t xml:space="preserve">into account </w:t>
      </w:r>
      <w:r w:rsidR="006E5C88">
        <w:rPr>
          <w:lang w:val="en-GB"/>
        </w:rPr>
        <w:t>during mod</w:t>
      </w:r>
      <w:r w:rsidR="00277CF5">
        <w:rPr>
          <w:lang w:val="en-GB"/>
        </w:rPr>
        <w:t xml:space="preserve">el inference, </w:t>
      </w:r>
      <w:r w:rsidR="00AA7879">
        <w:rPr>
          <w:lang w:val="en-GB"/>
        </w:rPr>
        <w:t>the source NG-RAN no</w:t>
      </w:r>
      <w:r w:rsidR="005D6E28">
        <w:rPr>
          <w:lang w:val="en-GB"/>
        </w:rPr>
        <w:t xml:space="preserve">de needs to know </w:t>
      </w:r>
      <w:r w:rsidR="00277CF5">
        <w:rPr>
          <w:lang w:val="en-GB"/>
        </w:rPr>
        <w:t xml:space="preserve">the predicted information </w:t>
      </w:r>
      <w:r w:rsidR="00F31AE7">
        <w:rPr>
          <w:lang w:val="en-GB"/>
        </w:rPr>
        <w:t xml:space="preserve">of </w:t>
      </w:r>
      <w:r w:rsidR="006C62FD">
        <w:rPr>
          <w:lang w:val="en-GB"/>
        </w:rPr>
        <w:t xml:space="preserve">the </w:t>
      </w:r>
      <w:r w:rsidR="00F31AE7">
        <w:rPr>
          <w:lang w:val="en-GB"/>
        </w:rPr>
        <w:t xml:space="preserve">target NG-RAN node </w:t>
      </w:r>
      <w:r w:rsidR="00601C39">
        <w:rPr>
          <w:lang w:val="en-GB"/>
        </w:rPr>
        <w:t xml:space="preserve">valid </w:t>
      </w:r>
      <w:r w:rsidR="00AA7879">
        <w:rPr>
          <w:lang w:val="en-GB"/>
        </w:rPr>
        <w:t>over a certain period</w:t>
      </w:r>
      <w:r w:rsidR="005D6E28">
        <w:rPr>
          <w:lang w:val="en-GB"/>
        </w:rPr>
        <w:t>. It can either be a</w:t>
      </w:r>
      <w:r w:rsidR="009214C7">
        <w:rPr>
          <w:lang w:val="en-GB"/>
        </w:rPr>
        <w:t>n</w:t>
      </w:r>
      <w:r w:rsidR="00B91AB1">
        <w:rPr>
          <w:lang w:val="en-GB"/>
        </w:rPr>
        <w:t xml:space="preserve"> average </w:t>
      </w:r>
      <w:r w:rsidR="009214C7">
        <w:rPr>
          <w:lang w:val="en-GB"/>
        </w:rPr>
        <w:t xml:space="preserve">predicted information </w:t>
      </w:r>
      <w:r w:rsidR="00B91AB1">
        <w:rPr>
          <w:lang w:val="en-GB"/>
        </w:rPr>
        <w:t>or a list of predicted information together with validity time</w:t>
      </w:r>
      <w:r w:rsidR="00FB4ED7">
        <w:rPr>
          <w:lang w:val="en-GB"/>
        </w:rPr>
        <w:t xml:space="preserve"> within </w:t>
      </w:r>
      <w:r w:rsidR="00C22FD7">
        <w:rPr>
          <w:lang w:val="en-GB"/>
        </w:rPr>
        <w:t>this</w:t>
      </w:r>
      <w:r w:rsidR="00FB4ED7">
        <w:rPr>
          <w:lang w:val="en-GB"/>
        </w:rPr>
        <w:t xml:space="preserve"> </w:t>
      </w:r>
      <w:r w:rsidR="00C22FD7">
        <w:rPr>
          <w:lang w:val="en-GB"/>
        </w:rPr>
        <w:t>duration</w:t>
      </w:r>
      <w:r w:rsidR="00B91AB1">
        <w:rPr>
          <w:lang w:val="en-GB"/>
        </w:rPr>
        <w:t xml:space="preserve">. </w:t>
      </w:r>
      <w:r w:rsidR="00F31AE7">
        <w:rPr>
          <w:lang w:val="en-GB"/>
        </w:rPr>
        <w:t>Therefore, b</w:t>
      </w:r>
      <w:r w:rsidR="004A278D">
        <w:rPr>
          <w:lang w:val="en-GB"/>
        </w:rPr>
        <w:t>esides request</w:t>
      </w:r>
      <w:r w:rsidR="006C62FD">
        <w:rPr>
          <w:lang w:val="en-GB"/>
        </w:rPr>
        <w:t>ing</w:t>
      </w:r>
      <w:r w:rsidR="004A278D">
        <w:rPr>
          <w:lang w:val="en-GB"/>
        </w:rPr>
        <w:t xml:space="preserve"> timing </w:t>
      </w:r>
      <w:r w:rsidR="006C62FD">
        <w:rPr>
          <w:lang w:val="en-GB"/>
        </w:rPr>
        <w:t xml:space="preserve">of its </w:t>
      </w:r>
      <w:r w:rsidR="006C62FD">
        <w:t>target inference output</w:t>
      </w:r>
      <w:r w:rsidR="006C62FD">
        <w:rPr>
          <w:lang w:val="en-GB"/>
        </w:rPr>
        <w:t xml:space="preserve"> </w:t>
      </w:r>
      <w:r w:rsidR="004A278D">
        <w:rPr>
          <w:lang w:val="en-GB"/>
        </w:rPr>
        <w:t xml:space="preserve">(i.e. start </w:t>
      </w:r>
      <w:r w:rsidR="00DC2838">
        <w:rPr>
          <w:lang w:val="en-GB"/>
        </w:rPr>
        <w:t>time</w:t>
      </w:r>
      <w:r w:rsidR="004A278D">
        <w:rPr>
          <w:lang w:val="en-GB"/>
        </w:rPr>
        <w:t xml:space="preserve">), the </w:t>
      </w:r>
      <w:r w:rsidR="00DC2838">
        <w:rPr>
          <w:lang w:val="en-GB"/>
        </w:rPr>
        <w:t xml:space="preserve">source NG-RAN node should also include a </w:t>
      </w:r>
      <w:r w:rsidR="00601C39">
        <w:rPr>
          <w:lang w:val="en-GB"/>
        </w:rPr>
        <w:t xml:space="preserve">valid </w:t>
      </w:r>
      <w:r w:rsidR="00CC2A16">
        <w:rPr>
          <w:lang w:val="en-GB"/>
        </w:rPr>
        <w:t>duration in the req</w:t>
      </w:r>
      <w:r w:rsidR="00092E33">
        <w:rPr>
          <w:lang w:val="en-GB"/>
        </w:rPr>
        <w:t>uest message.</w:t>
      </w:r>
    </w:p>
    <w:p w14:paraId="04E5E235" w14:textId="740DD6E4" w:rsidR="0000105C" w:rsidRDefault="00B91AB1" w:rsidP="00200DBC">
      <w:pPr>
        <w:pStyle w:val="ProandOBs"/>
        <w:spacing w:before="0" w:after="180"/>
      </w:pPr>
      <w:r>
        <w:t>Proposal</w:t>
      </w:r>
      <w:r w:rsidR="00601C39">
        <w:t xml:space="preserve"> 2</w:t>
      </w:r>
      <w:r>
        <w:t xml:space="preserve">: </w:t>
      </w:r>
      <w:r w:rsidR="006C62FD">
        <w:t xml:space="preserve">The source </w:t>
      </w:r>
      <w:r w:rsidR="002E7060">
        <w:t>NG-RAN node includes t</w:t>
      </w:r>
      <w:r w:rsidR="00092E33">
        <w:t xml:space="preserve">he </w:t>
      </w:r>
      <w:r w:rsidR="00601C39">
        <w:t xml:space="preserve">validity </w:t>
      </w:r>
      <w:r w:rsidR="00092E33">
        <w:t xml:space="preserve">duration of </w:t>
      </w:r>
      <w:r w:rsidR="006C62FD">
        <w:t xml:space="preserve">the </w:t>
      </w:r>
      <w:r w:rsidR="001440DF">
        <w:t xml:space="preserve">requested </w:t>
      </w:r>
      <w:r w:rsidR="00092E33">
        <w:t>predicted data in the request message of the new procedure used for AI/ML information.</w:t>
      </w:r>
      <w:r w:rsidR="001440DF">
        <w:t xml:space="preserve"> FFS on whether </w:t>
      </w:r>
      <w:r w:rsidR="006C62FD">
        <w:t xml:space="preserve">the </w:t>
      </w:r>
      <w:r w:rsidR="001440DF">
        <w:t>target NG-RAN node reports an average value or a lis</w:t>
      </w:r>
      <w:r w:rsidR="00566227">
        <w:t xml:space="preserve">t of predicted information with </w:t>
      </w:r>
      <w:r w:rsidR="006C62FD">
        <w:t xml:space="preserve">the </w:t>
      </w:r>
      <w:r w:rsidR="004D5300">
        <w:t xml:space="preserve">corresponding </w:t>
      </w:r>
      <w:r w:rsidR="00566227">
        <w:t>validity time.</w:t>
      </w:r>
    </w:p>
    <w:p w14:paraId="2412E281" w14:textId="6C774765" w:rsidR="00144556" w:rsidDel="00DE5334" w:rsidRDefault="00144556" w:rsidP="00200DBC">
      <w:pPr>
        <w:spacing w:before="0" w:after="180"/>
      </w:pPr>
      <w:r>
        <w:t>Furthermore,</w:t>
      </w:r>
      <w:r w:rsidR="00E747AD">
        <w:t xml:space="preserve"> if the requested NG-RAN node can perform Model Inference for the </w:t>
      </w:r>
      <w:r w:rsidR="005C5162">
        <w:t>requested</w:t>
      </w:r>
      <w:r w:rsidR="00E747AD">
        <w:t xml:space="preserve"> information </w:t>
      </w:r>
      <w:r w:rsidR="000A32B8">
        <w:t>but it</w:t>
      </w:r>
      <w:r w:rsidR="00E747AD">
        <w:t xml:space="preserve"> is not</w:t>
      </w:r>
      <w:r>
        <w:t xml:space="preserve"> </w:t>
      </w:r>
      <w:r w:rsidR="00E747AD" w:rsidDel="00DE5334">
        <w:t>available when being requested</w:t>
      </w:r>
      <w:r w:rsidR="00E747AD">
        <w:t xml:space="preserve">, by receiving </w:t>
      </w:r>
      <w:r>
        <w:t>t</w:t>
      </w:r>
      <w:r w:rsidDel="00DE5334">
        <w:t xml:space="preserve">he Predicted Information </w:t>
      </w:r>
      <w:r>
        <w:t xml:space="preserve">Request </w:t>
      </w:r>
      <w:r w:rsidDel="00DE5334">
        <w:t>message</w:t>
      </w:r>
      <w:r w:rsidR="00E747AD">
        <w:t>, the requested</w:t>
      </w:r>
      <w:r w:rsidDel="00DE5334">
        <w:t xml:space="preserve"> NG-RAN node </w:t>
      </w:r>
      <w:r w:rsidR="00601C39">
        <w:t>shall</w:t>
      </w:r>
      <w:r w:rsidR="00406E59">
        <w:t xml:space="preserve"> </w:t>
      </w:r>
      <w:r w:rsidDel="00DE5334">
        <w:t xml:space="preserve">perform Model Inference </w:t>
      </w:r>
      <w:r w:rsidR="005C5162">
        <w:t>correspondingly</w:t>
      </w:r>
      <w:r w:rsidDel="00DE5334">
        <w:t>.</w:t>
      </w:r>
      <w:r w:rsidR="00601C39">
        <w:t xml:space="preserve"> Otherwise, if e.g.</w:t>
      </w:r>
      <w:r w:rsidR="00601C39" w:rsidRPr="00601C39">
        <w:t xml:space="preserve"> the requested predicted data </w:t>
      </w:r>
      <w:r w:rsidR="00601C39">
        <w:t>can</w:t>
      </w:r>
      <w:r w:rsidR="00601C39" w:rsidRPr="00601C39">
        <w:t xml:space="preserve">not be </w:t>
      </w:r>
      <w:r w:rsidR="00601C39">
        <w:t xml:space="preserve">made </w:t>
      </w:r>
      <w:r w:rsidR="00601C39" w:rsidRPr="00601C39">
        <w:t>ready for the requested timing and duration</w:t>
      </w:r>
      <w:r w:rsidR="00601C39">
        <w:t xml:space="preserve"> e.g. due to </w:t>
      </w:r>
      <w:r w:rsidR="00601C39" w:rsidRPr="00601C39">
        <w:t xml:space="preserve">hardware capability </w:t>
      </w:r>
      <w:r w:rsidR="00601C39">
        <w:t>or</w:t>
      </w:r>
      <w:r w:rsidR="00601C39" w:rsidRPr="00601C39">
        <w:t xml:space="preserve"> algorithm complexity of the neighbouring NG-RAN node</w:t>
      </w:r>
      <w:r w:rsidR="00601C39">
        <w:t>, then the requested NG-RAN node shall reject t</w:t>
      </w:r>
      <w:r w:rsidR="00601C39" w:rsidDel="00DE5334">
        <w:t xml:space="preserve">he Predicted Information </w:t>
      </w:r>
      <w:r w:rsidR="00601C39">
        <w:t xml:space="preserve">Request procedure. </w:t>
      </w:r>
    </w:p>
    <w:p w14:paraId="038847A8" w14:textId="36FADDB6" w:rsidR="00144556" w:rsidRPr="00200DBC" w:rsidRDefault="00144556" w:rsidP="00200DBC">
      <w:pPr>
        <w:pStyle w:val="ProandOBs"/>
        <w:spacing w:before="0" w:after="180"/>
      </w:pPr>
      <w:r>
        <w:rPr>
          <w:lang w:val="en-GB"/>
        </w:rPr>
        <w:t>Observation</w:t>
      </w:r>
      <w:r w:rsidR="00601C39">
        <w:rPr>
          <w:lang w:val="en-GB"/>
        </w:rPr>
        <w:t xml:space="preserve"> 2</w:t>
      </w:r>
      <w:r w:rsidRPr="000E0B63" w:rsidDel="00DE5334">
        <w:rPr>
          <w:lang w:val="en-GB"/>
        </w:rPr>
        <w:t xml:space="preserve">: </w:t>
      </w:r>
      <w:r w:rsidDel="00DE5334">
        <w:rPr>
          <w:lang w:val="en-GB"/>
        </w:rPr>
        <w:t xml:space="preserve">The </w:t>
      </w:r>
      <w:r w:rsidR="003B4E20">
        <w:rPr>
          <w:lang w:val="en-GB"/>
        </w:rPr>
        <w:t>r</w:t>
      </w:r>
      <w:r>
        <w:rPr>
          <w:lang w:val="en-GB"/>
        </w:rPr>
        <w:t xml:space="preserve">equest </w:t>
      </w:r>
      <w:r w:rsidDel="00DE5334">
        <w:rPr>
          <w:lang w:val="en-GB"/>
        </w:rPr>
        <w:t xml:space="preserve">message </w:t>
      </w:r>
      <w:r w:rsidR="00601C39">
        <w:rPr>
          <w:lang w:val="en-GB"/>
        </w:rPr>
        <w:t>shall</w:t>
      </w:r>
      <w:r w:rsidR="00601C39" w:rsidDel="00DE5334">
        <w:rPr>
          <w:lang w:val="en-GB"/>
        </w:rPr>
        <w:t xml:space="preserve"> </w:t>
      </w:r>
      <w:r w:rsidDel="00DE5334">
        <w:rPr>
          <w:lang w:val="en-GB"/>
        </w:rPr>
        <w:t>trigger Model Inference at the AI/ML capable neighbouring NG-RAN node if the requested predicted information is not available.</w:t>
      </w:r>
      <w:r w:rsidR="00601C39">
        <w:rPr>
          <w:lang w:val="en-GB"/>
        </w:rPr>
        <w:t xml:space="preserve"> </w:t>
      </w:r>
      <w:r w:rsidR="00601C39" w:rsidRPr="00601C39">
        <w:rPr>
          <w:lang w:val="en-GB"/>
        </w:rPr>
        <w:t>Otherwise, the requested NG-RAN node shall reject the Predicted Information Request procedure.</w:t>
      </w:r>
    </w:p>
    <w:p w14:paraId="2A37DE06" w14:textId="1BBC9B01" w:rsidR="00BF6EB1" w:rsidRPr="009160FE" w:rsidRDefault="00144556" w:rsidP="00200DBC">
      <w:pPr>
        <w:pStyle w:val="ProandOBs"/>
        <w:spacing w:before="0" w:after="180"/>
        <w:rPr>
          <w:lang w:val="en-GB"/>
        </w:rPr>
      </w:pPr>
      <w:r w:rsidRPr="000E0B63">
        <w:rPr>
          <w:lang w:val="en-GB"/>
        </w:rPr>
        <w:t>Proposal</w:t>
      </w:r>
      <w:r w:rsidR="00601C39">
        <w:rPr>
          <w:lang w:val="en-GB"/>
        </w:rPr>
        <w:t xml:space="preserve"> 3</w:t>
      </w:r>
      <w:r w:rsidRPr="000E0B63">
        <w:rPr>
          <w:lang w:val="en-GB"/>
        </w:rPr>
        <w:t xml:space="preserve">: </w:t>
      </w:r>
      <w:r w:rsidR="00601C39">
        <w:rPr>
          <w:lang w:val="en-GB"/>
        </w:rPr>
        <w:t xml:space="preserve">The </w:t>
      </w:r>
      <w:r>
        <w:rPr>
          <w:lang w:val="en-GB"/>
        </w:rPr>
        <w:t xml:space="preserve">Predicted Information Failure message should be supported if the requested predicted information cannot be made available </w:t>
      </w:r>
      <w:r w:rsidR="006C62FD">
        <w:rPr>
          <w:lang w:val="en-GB"/>
        </w:rPr>
        <w:t xml:space="preserve">for </w:t>
      </w:r>
      <w:r>
        <w:rPr>
          <w:lang w:val="en-GB"/>
        </w:rPr>
        <w:t xml:space="preserve">the </w:t>
      </w:r>
      <w:r w:rsidR="009160FE">
        <w:rPr>
          <w:lang w:val="en-GB"/>
        </w:rPr>
        <w:t>requested timing</w:t>
      </w:r>
      <w:r w:rsidR="006C62FD">
        <w:rPr>
          <w:lang w:val="en-GB"/>
        </w:rPr>
        <w:t xml:space="preserve"> and duration</w:t>
      </w:r>
      <w:r>
        <w:rPr>
          <w:lang w:val="en-GB"/>
        </w:rPr>
        <w:t>.</w:t>
      </w:r>
    </w:p>
    <w:p w14:paraId="05498CB5" w14:textId="3992C95A" w:rsidR="00D37818" w:rsidRDefault="00D37818" w:rsidP="00D37818">
      <w:pPr>
        <w:pStyle w:val="Heading2"/>
      </w:pPr>
      <w:r>
        <w:lastRenderedPageBreak/>
        <w:t>Resource Status Report</w:t>
      </w:r>
      <w:r w:rsidR="00374847">
        <w:t xml:space="preserve"> Enhancement</w:t>
      </w:r>
    </w:p>
    <w:p w14:paraId="72467C9A" w14:textId="11C2CC5B" w:rsidR="005B6C81" w:rsidRDefault="005B6C81" w:rsidP="005B6C81">
      <w:pPr>
        <w:pStyle w:val="Heading3"/>
      </w:pPr>
      <w:r>
        <w:t>Energy efficiency</w:t>
      </w:r>
    </w:p>
    <w:p w14:paraId="6A2AA467" w14:textId="0597A37C" w:rsidR="00CA1EBC" w:rsidRDefault="00BF746D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>There are two types of input info</w:t>
      </w:r>
      <w:r w:rsidR="00285544">
        <w:rPr>
          <w:lang w:val="en-GB" w:eastAsia="en-US"/>
        </w:rPr>
        <w:t xml:space="preserve">rmation used for AI/ML based use cases, i.e. current information and predicted information. </w:t>
      </w:r>
      <w:r w:rsidR="00E40178">
        <w:rPr>
          <w:lang w:val="en-GB" w:eastAsia="en-US"/>
        </w:rPr>
        <w:t xml:space="preserve">It was agreed in </w:t>
      </w:r>
      <w:r w:rsidR="002649BD">
        <w:rPr>
          <w:lang w:val="en-GB" w:eastAsia="en-US"/>
        </w:rPr>
        <w:t xml:space="preserve">the last </w:t>
      </w:r>
      <w:r w:rsidR="00E40178">
        <w:rPr>
          <w:lang w:val="en-GB" w:eastAsia="en-US"/>
        </w:rPr>
        <w:t xml:space="preserve">RAN3 #117e meeting that the predicted information </w:t>
      </w:r>
      <w:r w:rsidR="0015255F">
        <w:rPr>
          <w:lang w:val="en-GB" w:eastAsia="en-US"/>
        </w:rPr>
        <w:t>is</w:t>
      </w:r>
      <w:r w:rsidR="00E40178">
        <w:rPr>
          <w:lang w:val="en-GB" w:eastAsia="en-US"/>
        </w:rPr>
        <w:t xml:space="preserve"> carried over a new procedure. </w:t>
      </w:r>
      <w:r w:rsidR="00A237DF">
        <w:rPr>
          <w:lang w:val="en-GB" w:eastAsia="en-US"/>
        </w:rPr>
        <w:t xml:space="preserve">As captured </w:t>
      </w:r>
      <w:r w:rsidR="00A237DF" w:rsidRPr="008115E4">
        <w:rPr>
          <w:lang w:val="en-GB" w:eastAsia="en-US"/>
        </w:rPr>
        <w:t>in TR</w:t>
      </w:r>
      <w:r w:rsidR="00E32F24" w:rsidRPr="008115E4">
        <w:rPr>
          <w:lang w:val="en-GB" w:eastAsia="en-US"/>
        </w:rPr>
        <w:t xml:space="preserve"> </w:t>
      </w:r>
      <w:r w:rsidR="00A237DF" w:rsidRPr="008115E4">
        <w:rPr>
          <w:lang w:val="en-GB" w:eastAsia="en-US"/>
        </w:rPr>
        <w:t>37.817 [1],</w:t>
      </w:r>
      <w:r w:rsidR="00A237DF">
        <w:rPr>
          <w:lang w:val="en-GB" w:eastAsia="en-US"/>
        </w:rPr>
        <w:t xml:space="preserve"> except </w:t>
      </w:r>
      <w:r w:rsidR="0015255F">
        <w:rPr>
          <w:lang w:val="en-GB" w:eastAsia="en-US"/>
        </w:rPr>
        <w:t xml:space="preserve">the </w:t>
      </w:r>
      <w:r w:rsidR="00A237DF">
        <w:rPr>
          <w:lang w:val="en-GB" w:eastAsia="en-US"/>
        </w:rPr>
        <w:t xml:space="preserve">current resource status </w:t>
      </w:r>
      <w:r w:rsidR="00BA3727">
        <w:rPr>
          <w:lang w:val="en-GB" w:eastAsia="en-US"/>
        </w:rPr>
        <w:t xml:space="preserve">information, the current information also includes current energy efficiency. However, </w:t>
      </w:r>
      <w:r w:rsidR="00784FBC">
        <w:rPr>
          <w:lang w:val="en-GB" w:eastAsia="en-US"/>
        </w:rPr>
        <w:t>it</w:t>
      </w:r>
      <w:r w:rsidR="00CA1EBC">
        <w:rPr>
          <w:lang w:val="en-GB" w:eastAsia="en-US"/>
        </w:rPr>
        <w:t xml:space="preserve"> is still </w:t>
      </w:r>
      <w:r w:rsidR="00784FBC">
        <w:rPr>
          <w:lang w:val="en-GB" w:eastAsia="en-US"/>
        </w:rPr>
        <w:t xml:space="preserve">FFS how to </w:t>
      </w:r>
      <w:r w:rsidR="00332BD3">
        <w:rPr>
          <w:lang w:val="en-GB" w:eastAsia="en-US"/>
        </w:rPr>
        <w:t xml:space="preserve">exchange </w:t>
      </w:r>
      <w:r w:rsidR="0015255F">
        <w:rPr>
          <w:lang w:val="en-GB" w:eastAsia="en-US"/>
        </w:rPr>
        <w:t xml:space="preserve">the </w:t>
      </w:r>
      <w:r w:rsidR="00332BD3">
        <w:rPr>
          <w:lang w:val="en-GB" w:eastAsia="en-US"/>
        </w:rPr>
        <w:t>current energy efficiency over Xn interface.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4FBC" w14:paraId="1A7440D7" w14:textId="77777777" w:rsidTr="00784FBC">
        <w:tc>
          <w:tcPr>
            <w:tcW w:w="9629" w:type="dxa"/>
          </w:tcPr>
          <w:p w14:paraId="554385E3" w14:textId="55AB6519" w:rsidR="00784FBC" w:rsidRPr="00784FBC" w:rsidRDefault="00784FBC" w:rsidP="00200DBC">
            <w:pPr>
              <w:spacing w:before="0"/>
              <w:rPr>
                <w:rFonts w:ascii="Calibri" w:eastAsia="DengXian" w:hAnsi="Calibri" w:cs="Calibri"/>
                <w:b/>
                <w:color w:val="0000FF"/>
                <w:sz w:val="18"/>
                <w:szCs w:val="18"/>
                <w:lang w:eastAsia="en-US"/>
              </w:rPr>
            </w:pPr>
            <w:r w:rsidRPr="0034409C">
              <w:rPr>
                <w:rFonts w:ascii="Calibri" w:eastAsia="DengXian" w:hAnsi="Calibri" w:cs="Calibri"/>
                <w:b/>
                <w:color w:val="0000FF"/>
                <w:sz w:val="18"/>
                <w:szCs w:val="18"/>
                <w:lang w:eastAsia="en-US"/>
              </w:rPr>
              <w:t>FFS on how is energy efficiency represented in the Xn message.</w:t>
            </w:r>
          </w:p>
        </w:tc>
      </w:tr>
    </w:tbl>
    <w:p w14:paraId="1F32DD9F" w14:textId="1D62A5F6" w:rsidR="00784FBC" w:rsidRDefault="00BC1179" w:rsidP="00200DBC">
      <w:pPr>
        <w:spacing w:after="180"/>
        <w:rPr>
          <w:lang w:val="en-GB" w:eastAsia="en-US"/>
        </w:rPr>
      </w:pPr>
      <w:r>
        <w:rPr>
          <w:lang w:val="en-GB" w:eastAsia="en-US"/>
        </w:rPr>
        <w:t>O</w:t>
      </w:r>
      <w:r w:rsidR="0032646F">
        <w:rPr>
          <w:lang w:val="en-GB" w:eastAsia="en-US"/>
        </w:rPr>
        <w:t>ne possible way is to use the new procedure to carry current energy efficien</w:t>
      </w:r>
      <w:r w:rsidR="00F250C2">
        <w:rPr>
          <w:lang w:val="en-GB" w:eastAsia="en-US"/>
        </w:rPr>
        <w:t xml:space="preserve">cy information. It is noted that the information carried over the new procedure are mainly </w:t>
      </w:r>
      <w:r w:rsidR="002649BD">
        <w:rPr>
          <w:lang w:val="en-GB" w:eastAsia="en-US"/>
        </w:rPr>
        <w:t xml:space="preserve">for </w:t>
      </w:r>
      <w:r w:rsidR="00F250C2">
        <w:rPr>
          <w:lang w:val="en-GB" w:eastAsia="en-US"/>
        </w:rPr>
        <w:t>predicted information</w:t>
      </w:r>
      <w:r w:rsidR="005F3EF8">
        <w:rPr>
          <w:lang w:val="en-GB" w:eastAsia="en-US"/>
        </w:rPr>
        <w:t xml:space="preserve">. </w:t>
      </w:r>
      <w:r w:rsidR="002649BD">
        <w:rPr>
          <w:lang w:val="en-GB" w:eastAsia="en-US"/>
        </w:rPr>
        <w:t>And a</w:t>
      </w:r>
      <w:r w:rsidR="00BE40FB">
        <w:rPr>
          <w:lang w:val="en-GB" w:eastAsia="en-US"/>
        </w:rPr>
        <w:t xml:space="preserve">s discussed earlier, </w:t>
      </w:r>
      <w:r w:rsidR="000C7FE7">
        <w:rPr>
          <w:lang w:val="en-GB" w:eastAsia="en-US"/>
        </w:rPr>
        <w:t>the sourc</w:t>
      </w:r>
      <w:r w:rsidR="0077448D">
        <w:rPr>
          <w:lang w:val="en-GB" w:eastAsia="en-US"/>
        </w:rPr>
        <w:t>e NG-RAN node needs to provi</w:t>
      </w:r>
      <w:r w:rsidR="0089770D">
        <w:rPr>
          <w:lang w:val="en-GB" w:eastAsia="en-US"/>
        </w:rPr>
        <w:t>de</w:t>
      </w:r>
      <w:r w:rsidR="00B25478">
        <w:rPr>
          <w:lang w:val="en-GB" w:eastAsia="en-US"/>
        </w:rPr>
        <w:t xml:space="preserve"> the timing information</w:t>
      </w:r>
      <w:r w:rsidR="00BF6EB1">
        <w:t>,</w:t>
      </w:r>
      <w:r w:rsidR="00B25478">
        <w:rPr>
          <w:lang w:val="en-GB" w:eastAsia="en-US"/>
        </w:rPr>
        <w:t xml:space="preserve"> in order to in</w:t>
      </w:r>
      <w:r w:rsidR="000756AB">
        <w:rPr>
          <w:lang w:val="en-GB" w:eastAsia="en-US"/>
        </w:rPr>
        <w:t xml:space="preserve">dicate which time </w:t>
      </w:r>
      <w:r w:rsidR="0015255F">
        <w:rPr>
          <w:lang w:val="en-GB" w:eastAsia="en-US"/>
        </w:rPr>
        <w:t>the</w:t>
      </w:r>
      <w:r w:rsidR="000756AB">
        <w:rPr>
          <w:lang w:val="en-GB" w:eastAsia="en-US"/>
        </w:rPr>
        <w:t xml:space="preserve"> prediction </w:t>
      </w:r>
      <w:r w:rsidR="002649BD">
        <w:rPr>
          <w:lang w:val="en-GB" w:eastAsia="en-US"/>
        </w:rPr>
        <w:t>should be valid</w:t>
      </w:r>
      <w:r w:rsidR="000756AB">
        <w:rPr>
          <w:lang w:val="en-GB" w:eastAsia="en-US"/>
        </w:rPr>
        <w:t xml:space="preserve">. </w:t>
      </w:r>
      <w:r w:rsidR="0015255F">
        <w:rPr>
          <w:lang w:val="en-GB" w:eastAsia="en-US"/>
        </w:rPr>
        <w:t>But s</w:t>
      </w:r>
      <w:r w:rsidR="002649BD">
        <w:rPr>
          <w:lang w:val="en-GB" w:eastAsia="en-US"/>
        </w:rPr>
        <w:t xml:space="preserve">uch </w:t>
      </w:r>
      <w:r w:rsidR="00C70CDC">
        <w:rPr>
          <w:lang w:val="en-GB" w:eastAsia="en-US"/>
        </w:rPr>
        <w:t xml:space="preserve">timing information is unnecessary </w:t>
      </w:r>
      <w:r w:rsidR="002649BD">
        <w:rPr>
          <w:lang w:val="en-GB" w:eastAsia="en-US"/>
        </w:rPr>
        <w:t xml:space="preserve">when </w:t>
      </w:r>
      <w:r w:rsidR="00D81D83">
        <w:rPr>
          <w:lang w:val="en-GB" w:eastAsia="en-US"/>
        </w:rPr>
        <w:t>requesting</w:t>
      </w:r>
      <w:r w:rsidR="00C70CDC">
        <w:rPr>
          <w:lang w:val="en-GB" w:eastAsia="en-US"/>
        </w:rPr>
        <w:t xml:space="preserve"> </w:t>
      </w:r>
      <w:r w:rsidR="002649BD">
        <w:rPr>
          <w:lang w:val="en-GB" w:eastAsia="en-US"/>
        </w:rPr>
        <w:t>"</w:t>
      </w:r>
      <w:r w:rsidR="00C70CDC">
        <w:rPr>
          <w:lang w:val="en-GB" w:eastAsia="en-US"/>
        </w:rPr>
        <w:t>current</w:t>
      </w:r>
      <w:r w:rsidR="002649BD">
        <w:rPr>
          <w:lang w:val="en-GB" w:eastAsia="en-US"/>
        </w:rPr>
        <w:t>"</w:t>
      </w:r>
      <w:r w:rsidR="00C70CDC">
        <w:rPr>
          <w:lang w:val="en-GB" w:eastAsia="en-US"/>
        </w:rPr>
        <w:t xml:space="preserve"> energy efficiency</w:t>
      </w:r>
      <w:r w:rsidR="00D81D83">
        <w:rPr>
          <w:lang w:val="en-GB" w:eastAsia="en-US"/>
        </w:rPr>
        <w:t>.</w:t>
      </w:r>
      <w:r w:rsidR="002649BD">
        <w:rPr>
          <w:lang w:val="en-GB" w:eastAsia="en-US"/>
        </w:rPr>
        <w:t xml:space="preserve"> From this sense, we don't need the Predicted Information Reporting procedure to retrieve the current energy efficiency from the neighboring nodes</w:t>
      </w:r>
      <w:r w:rsidR="00DE75EB">
        <w:rPr>
          <w:lang w:val="en-GB" w:eastAsia="en-US"/>
        </w:rPr>
        <w:t xml:space="preserve">. </w:t>
      </w:r>
    </w:p>
    <w:p w14:paraId="41BB8A10" w14:textId="1B63E992" w:rsidR="00E05363" w:rsidRDefault="00A36B8D" w:rsidP="00200DBC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Observation</w:t>
      </w:r>
      <w:r w:rsidR="0015255F">
        <w:rPr>
          <w:lang w:val="en-GB" w:eastAsia="en-US"/>
        </w:rPr>
        <w:t xml:space="preserve"> 3</w:t>
      </w:r>
      <w:r>
        <w:rPr>
          <w:lang w:val="en-GB" w:eastAsia="en-US"/>
        </w:rPr>
        <w:t xml:space="preserve">: </w:t>
      </w:r>
      <w:r w:rsidR="00E05363">
        <w:rPr>
          <w:lang w:val="en-GB" w:eastAsia="en-US"/>
        </w:rPr>
        <w:t xml:space="preserve">The timing information </w:t>
      </w:r>
      <w:r w:rsidR="002649BD">
        <w:rPr>
          <w:lang w:val="en-GB" w:eastAsia="en-US"/>
        </w:rPr>
        <w:t xml:space="preserve">is unnecessary </w:t>
      </w:r>
      <w:r w:rsidR="00E05363">
        <w:rPr>
          <w:lang w:val="en-GB" w:eastAsia="en-US"/>
        </w:rPr>
        <w:t>when request</w:t>
      </w:r>
      <w:r w:rsidR="002649BD">
        <w:rPr>
          <w:lang w:val="en-GB" w:eastAsia="en-US"/>
        </w:rPr>
        <w:t>ing</w:t>
      </w:r>
      <w:r w:rsidR="00E05363">
        <w:rPr>
          <w:lang w:val="en-GB" w:eastAsia="en-US"/>
        </w:rPr>
        <w:t xml:space="preserve"> </w:t>
      </w:r>
      <w:r w:rsidR="002649BD">
        <w:rPr>
          <w:lang w:val="en-GB" w:eastAsia="en-US"/>
        </w:rPr>
        <w:t>"</w:t>
      </w:r>
      <w:r w:rsidR="00E05363">
        <w:rPr>
          <w:lang w:val="en-GB" w:eastAsia="en-US"/>
        </w:rPr>
        <w:t>current</w:t>
      </w:r>
      <w:r w:rsidR="002649BD">
        <w:rPr>
          <w:lang w:val="en-GB" w:eastAsia="en-US"/>
        </w:rPr>
        <w:t>"</w:t>
      </w:r>
      <w:r w:rsidR="00E05363">
        <w:rPr>
          <w:lang w:val="en-GB" w:eastAsia="en-US"/>
        </w:rPr>
        <w:t xml:space="preserve"> energy efficiency</w:t>
      </w:r>
      <w:r w:rsidR="002649BD">
        <w:rPr>
          <w:lang w:val="en-GB" w:eastAsia="en-US"/>
        </w:rPr>
        <w:t xml:space="preserve"> from the neighboring nodes</w:t>
      </w:r>
      <w:r w:rsidR="00E05363">
        <w:rPr>
          <w:lang w:val="en-GB" w:eastAsia="en-US"/>
        </w:rPr>
        <w:t>.</w:t>
      </w:r>
    </w:p>
    <w:p w14:paraId="6B92556A" w14:textId="7636795F" w:rsidR="00165176" w:rsidRDefault="00E05363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 xml:space="preserve">Another way is to </w:t>
      </w:r>
      <w:r w:rsidR="00746241">
        <w:rPr>
          <w:lang w:val="en-GB" w:eastAsia="en-US"/>
        </w:rPr>
        <w:t>re</w:t>
      </w:r>
      <w:r w:rsidR="002649BD">
        <w:rPr>
          <w:lang w:val="en-GB" w:eastAsia="en-US"/>
        </w:rPr>
        <w:t>-</w:t>
      </w:r>
      <w:r w:rsidR="00746241">
        <w:rPr>
          <w:lang w:val="en-GB" w:eastAsia="en-US"/>
        </w:rPr>
        <w:t xml:space="preserve">use </w:t>
      </w:r>
      <w:r w:rsidR="002649BD">
        <w:rPr>
          <w:lang w:val="en-GB" w:eastAsia="en-US"/>
        </w:rPr>
        <w:t xml:space="preserve">the </w:t>
      </w:r>
      <w:r w:rsidR="00746241">
        <w:rPr>
          <w:lang w:val="en-GB" w:eastAsia="en-US"/>
        </w:rPr>
        <w:t xml:space="preserve">Resource Status </w:t>
      </w:r>
      <w:r w:rsidR="002649BD">
        <w:rPr>
          <w:lang w:val="en-GB" w:eastAsia="en-US"/>
        </w:rPr>
        <w:t xml:space="preserve">Reporting </w:t>
      </w:r>
      <w:r w:rsidR="00746241">
        <w:rPr>
          <w:lang w:val="en-GB" w:eastAsia="en-US"/>
        </w:rPr>
        <w:t xml:space="preserve">procedure. Similar as other </w:t>
      </w:r>
      <w:r w:rsidR="00AB29F8">
        <w:rPr>
          <w:lang w:val="en-GB" w:eastAsia="en-US"/>
        </w:rPr>
        <w:t xml:space="preserve">information carried in </w:t>
      </w:r>
      <w:r w:rsidR="002649BD">
        <w:rPr>
          <w:lang w:val="en-GB" w:eastAsia="en-US"/>
        </w:rPr>
        <w:t xml:space="preserve">the </w:t>
      </w:r>
      <w:r w:rsidR="00AB29F8">
        <w:rPr>
          <w:lang w:val="en-GB" w:eastAsia="en-US"/>
        </w:rPr>
        <w:t xml:space="preserve">Resource Status Update message, energy efficiency </w:t>
      </w:r>
      <w:r w:rsidR="002649BD">
        <w:rPr>
          <w:lang w:val="en-GB" w:eastAsia="en-US"/>
        </w:rPr>
        <w:t xml:space="preserve">can be seen as one </w:t>
      </w:r>
      <w:r w:rsidR="00AB29F8">
        <w:rPr>
          <w:lang w:val="en-GB" w:eastAsia="en-US"/>
        </w:rPr>
        <w:t>type of data</w:t>
      </w:r>
      <w:r w:rsidR="002649BD">
        <w:rPr>
          <w:lang w:val="en-GB" w:eastAsia="en-US"/>
        </w:rPr>
        <w:t xml:space="preserve"> </w:t>
      </w:r>
      <w:r w:rsidR="00AB29F8">
        <w:rPr>
          <w:lang w:val="en-GB" w:eastAsia="en-US"/>
        </w:rPr>
        <w:t>representing</w:t>
      </w:r>
      <w:r w:rsidR="002649BD">
        <w:rPr>
          <w:lang w:val="en-GB" w:eastAsia="en-US"/>
        </w:rPr>
        <w:t xml:space="preserve"> </w:t>
      </w:r>
      <w:r w:rsidR="0015255F">
        <w:rPr>
          <w:lang w:val="en-GB" w:eastAsia="en-US"/>
        </w:rPr>
        <w:t>the</w:t>
      </w:r>
      <w:r w:rsidR="00AB29F8">
        <w:rPr>
          <w:lang w:val="en-GB" w:eastAsia="en-US"/>
        </w:rPr>
        <w:t xml:space="preserve"> current status of a system. </w:t>
      </w:r>
      <w:r w:rsidR="002649BD">
        <w:rPr>
          <w:lang w:val="en-GB" w:eastAsia="en-US"/>
        </w:rPr>
        <w:t>O</w:t>
      </w:r>
      <w:r w:rsidR="007F7D63">
        <w:rPr>
          <w:lang w:val="en-GB" w:eastAsia="en-US"/>
        </w:rPr>
        <w:t>ne may argue that energy efficiency is not</w:t>
      </w:r>
      <w:r w:rsidR="00C61735">
        <w:rPr>
          <w:lang w:val="en-GB" w:eastAsia="en-US"/>
        </w:rPr>
        <w:t xml:space="preserve"> a</w:t>
      </w:r>
      <w:r w:rsidR="002649BD">
        <w:rPr>
          <w:lang w:val="en-GB" w:eastAsia="en-US"/>
        </w:rPr>
        <w:t>bout</w:t>
      </w:r>
      <w:r w:rsidR="00C61735">
        <w:rPr>
          <w:lang w:val="en-GB" w:eastAsia="en-US"/>
        </w:rPr>
        <w:t xml:space="preserve"> resource status.</w:t>
      </w:r>
      <w:r w:rsidR="00C06DE2">
        <w:rPr>
          <w:lang w:val="en-GB" w:eastAsia="en-US"/>
        </w:rPr>
        <w:t xml:space="preserve"> </w:t>
      </w:r>
      <w:r w:rsidR="002649BD">
        <w:rPr>
          <w:lang w:val="en-GB" w:eastAsia="en-US"/>
        </w:rPr>
        <w:t xml:space="preserve">However, as </w:t>
      </w:r>
      <w:r w:rsidR="00E32F24">
        <w:rPr>
          <w:lang w:val="en-GB" w:eastAsia="en-US"/>
        </w:rPr>
        <w:t xml:space="preserve">defined in </w:t>
      </w:r>
      <w:r w:rsidR="00E32F24" w:rsidRPr="004E619D">
        <w:rPr>
          <w:lang w:val="en-GB" w:eastAsia="en-US"/>
        </w:rPr>
        <w:t>TS 38.423 [2],</w:t>
      </w:r>
      <w:r w:rsidR="00E32F24">
        <w:rPr>
          <w:lang w:val="en-GB" w:eastAsia="en-US"/>
        </w:rPr>
        <w:t xml:space="preserve"> </w:t>
      </w:r>
      <w:r w:rsidR="002649BD">
        <w:rPr>
          <w:lang w:val="en-GB" w:eastAsia="en-US"/>
        </w:rPr>
        <w:t xml:space="preserve">the Resource Status Reporting </w:t>
      </w:r>
      <w:r w:rsidR="00F47C25">
        <w:rPr>
          <w:lang w:val="en-GB" w:eastAsia="en-US"/>
        </w:rPr>
        <w:t xml:space="preserve">procedure is used for </w:t>
      </w:r>
      <w:r w:rsidR="00142806">
        <w:rPr>
          <w:lang w:val="en-GB" w:eastAsia="en-US"/>
        </w:rPr>
        <w:t>exchanging load measurement</w:t>
      </w:r>
      <w:r w:rsidR="002649BD">
        <w:rPr>
          <w:lang w:val="en-GB" w:eastAsia="en-US"/>
        </w:rPr>
        <w:t xml:space="preserve">s, where there’s </w:t>
      </w:r>
      <w:r w:rsidR="00970C45">
        <w:rPr>
          <w:lang w:val="en-GB" w:eastAsia="en-US"/>
        </w:rPr>
        <w:t>no specific definition on what is</w:t>
      </w:r>
      <w:r w:rsidR="004457E2">
        <w:rPr>
          <w:lang w:val="en-GB" w:eastAsia="en-US"/>
        </w:rPr>
        <w:t xml:space="preserve"> </w:t>
      </w:r>
      <w:r w:rsidR="00970C45">
        <w:rPr>
          <w:lang w:val="en-GB" w:eastAsia="en-US"/>
        </w:rPr>
        <w:t xml:space="preserve">load measurement. Based on </w:t>
      </w:r>
      <w:r w:rsidR="00CF69FA">
        <w:rPr>
          <w:lang w:val="en-GB" w:eastAsia="en-US"/>
        </w:rPr>
        <w:t xml:space="preserve">the information already supported by </w:t>
      </w:r>
      <w:r w:rsidR="002649BD">
        <w:rPr>
          <w:lang w:val="en-GB" w:eastAsia="en-US"/>
        </w:rPr>
        <w:t xml:space="preserve">the </w:t>
      </w:r>
      <w:r w:rsidR="00CF69FA">
        <w:rPr>
          <w:lang w:val="en-GB" w:eastAsia="en-US"/>
        </w:rPr>
        <w:t xml:space="preserve">Resource Status </w:t>
      </w:r>
      <w:r w:rsidR="002649BD">
        <w:rPr>
          <w:lang w:val="en-GB" w:eastAsia="en-US"/>
        </w:rPr>
        <w:t xml:space="preserve">Reporting </w:t>
      </w:r>
      <w:r w:rsidR="00CF69FA">
        <w:rPr>
          <w:lang w:val="en-GB" w:eastAsia="en-US"/>
        </w:rPr>
        <w:t xml:space="preserve">procedure, e.g. PRB, </w:t>
      </w:r>
      <w:r w:rsidR="005833A0">
        <w:rPr>
          <w:lang w:val="en-GB" w:eastAsia="en-US"/>
        </w:rPr>
        <w:t>TNL capacity, connection of active UEs, etc</w:t>
      </w:r>
      <w:r w:rsidR="002649BD">
        <w:rPr>
          <w:lang w:val="en-GB" w:eastAsia="en-US"/>
        </w:rPr>
        <w:t>.</w:t>
      </w:r>
      <w:r w:rsidR="005833A0">
        <w:rPr>
          <w:lang w:val="en-GB" w:eastAsia="en-US"/>
        </w:rPr>
        <w:t xml:space="preserve">, our understanding is that load measurement can be any information </w:t>
      </w:r>
      <w:r w:rsidR="002649BD">
        <w:rPr>
          <w:lang w:val="en-GB" w:eastAsia="en-US"/>
        </w:rPr>
        <w:t xml:space="preserve">that can </w:t>
      </w:r>
      <w:r w:rsidR="00CD7856">
        <w:rPr>
          <w:lang w:val="en-GB" w:eastAsia="en-US"/>
        </w:rPr>
        <w:t xml:space="preserve">indicate </w:t>
      </w:r>
      <w:r w:rsidR="005833A0">
        <w:rPr>
          <w:lang w:val="en-GB" w:eastAsia="en-US"/>
        </w:rPr>
        <w:t xml:space="preserve">the capacity, </w:t>
      </w:r>
      <w:r w:rsidR="00CD7856">
        <w:rPr>
          <w:lang w:val="en-GB" w:eastAsia="en-US"/>
        </w:rPr>
        <w:t>real-time status</w:t>
      </w:r>
      <w:r w:rsidR="004457E2">
        <w:rPr>
          <w:lang w:val="en-GB" w:eastAsia="en-US"/>
        </w:rPr>
        <w:t>, and resource</w:t>
      </w:r>
      <w:r w:rsidR="00CD7856">
        <w:rPr>
          <w:lang w:val="en-GB" w:eastAsia="en-US"/>
        </w:rPr>
        <w:t xml:space="preserve"> </w:t>
      </w:r>
      <w:r w:rsidR="004457E2">
        <w:rPr>
          <w:lang w:val="en-GB" w:eastAsia="en-US"/>
        </w:rPr>
        <w:t>o</w:t>
      </w:r>
      <w:r w:rsidR="00CD7856">
        <w:rPr>
          <w:lang w:val="en-GB" w:eastAsia="en-US"/>
        </w:rPr>
        <w:t>f a</w:t>
      </w:r>
      <w:r w:rsidR="002649BD">
        <w:rPr>
          <w:lang w:val="en-GB" w:eastAsia="en-US"/>
        </w:rPr>
        <w:t>n</w:t>
      </w:r>
      <w:r w:rsidR="00CD7856">
        <w:rPr>
          <w:lang w:val="en-GB" w:eastAsia="en-US"/>
        </w:rPr>
        <w:t xml:space="preserve"> NG-RAN nod</w:t>
      </w:r>
      <w:r w:rsidR="00E07211">
        <w:rPr>
          <w:lang w:val="en-GB" w:eastAsia="en-US"/>
        </w:rPr>
        <w:t>e.</w:t>
      </w:r>
    </w:p>
    <w:p w14:paraId="20367C41" w14:textId="22DB25F4" w:rsidR="00165176" w:rsidRDefault="002649BD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 xml:space="preserve">Moreover, as </w:t>
      </w:r>
      <w:r w:rsidR="00165176">
        <w:rPr>
          <w:lang w:val="en-GB" w:eastAsia="en-US"/>
        </w:rPr>
        <w:t xml:space="preserve">agreed in </w:t>
      </w:r>
      <w:r>
        <w:rPr>
          <w:lang w:val="en-GB" w:eastAsia="en-US"/>
        </w:rPr>
        <w:t xml:space="preserve">the last </w:t>
      </w:r>
      <w:r w:rsidR="00165176">
        <w:rPr>
          <w:lang w:val="en-GB" w:eastAsia="en-US"/>
        </w:rPr>
        <w:t xml:space="preserve">RAN3 #117bis-e meeting, energy efficiency </w:t>
      </w:r>
      <w:r w:rsidR="00F97868">
        <w:rPr>
          <w:lang w:val="en-GB" w:eastAsia="en-US"/>
        </w:rPr>
        <w:t>can reflect the energy consumption of a cell or a node.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7868" w14:paraId="1DC223BF" w14:textId="77777777" w:rsidTr="00F97868">
        <w:tc>
          <w:tcPr>
            <w:tcW w:w="9629" w:type="dxa"/>
          </w:tcPr>
          <w:p w14:paraId="00B0E808" w14:textId="7FF7E51F" w:rsidR="00F97868" w:rsidRPr="00F97868" w:rsidRDefault="00F97868" w:rsidP="00200DBC">
            <w:pPr>
              <w:spacing w:before="0"/>
              <w:rPr>
                <w:rFonts w:ascii="Calibri" w:eastAsia="DengXian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eastAsia="DengXian" w:hAnsi="Calibri" w:cs="Calibri"/>
                <w:b/>
                <w:color w:val="008000"/>
                <w:sz w:val="18"/>
                <w:szCs w:val="18"/>
                <w:lang w:eastAsia="en-US"/>
              </w:rPr>
              <w:t>Energy Efficiency constitutes a metric that reflects the energy consumption of a cell or a node. It is FFS what the granularity and exact coding of this metric is.</w:t>
            </w:r>
          </w:p>
        </w:tc>
      </w:tr>
    </w:tbl>
    <w:p w14:paraId="6FDFD6EB" w14:textId="02B805DA" w:rsidR="00E07211" w:rsidRDefault="002649BD" w:rsidP="00200DBC">
      <w:pPr>
        <w:spacing w:after="180"/>
        <w:rPr>
          <w:lang w:val="en-GB" w:eastAsia="en-US"/>
        </w:rPr>
      </w:pPr>
      <w:r>
        <w:rPr>
          <w:lang w:val="en-GB" w:eastAsia="en-US"/>
        </w:rPr>
        <w:t xml:space="preserve">From these senses, we believe that energy efficiency </w:t>
      </w:r>
      <w:r w:rsidR="00F97868">
        <w:rPr>
          <w:lang w:val="en-GB" w:eastAsia="en-US"/>
        </w:rPr>
        <w:t xml:space="preserve">itself can be treated as </w:t>
      </w:r>
      <w:r>
        <w:rPr>
          <w:lang w:val="en-GB" w:eastAsia="en-US"/>
        </w:rPr>
        <w:t xml:space="preserve">one </w:t>
      </w:r>
      <w:r w:rsidR="00F97868">
        <w:rPr>
          <w:lang w:val="en-GB" w:eastAsia="en-US"/>
        </w:rPr>
        <w:t>type of resource</w:t>
      </w:r>
      <w:r w:rsidR="00325342">
        <w:rPr>
          <w:lang w:val="en-GB" w:eastAsia="en-US"/>
        </w:rPr>
        <w:t>.</w:t>
      </w:r>
      <w:r w:rsidR="00C4197D">
        <w:rPr>
          <w:lang w:val="en-GB" w:eastAsia="en-US"/>
        </w:rPr>
        <w:t xml:space="preserve"> </w:t>
      </w:r>
    </w:p>
    <w:p w14:paraId="3491DD1F" w14:textId="68C540C1" w:rsidR="00BF139E" w:rsidRDefault="00BF139E" w:rsidP="00200DBC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Observa</w:t>
      </w:r>
      <w:r w:rsidR="00DA3C32">
        <w:rPr>
          <w:lang w:val="en-GB" w:eastAsia="en-US"/>
        </w:rPr>
        <w:t>tion</w:t>
      </w:r>
      <w:r w:rsidR="0015255F">
        <w:rPr>
          <w:lang w:val="en-GB" w:eastAsia="en-US"/>
        </w:rPr>
        <w:t xml:space="preserve"> 4</w:t>
      </w:r>
      <w:r w:rsidR="00DA3C32">
        <w:rPr>
          <w:lang w:val="en-GB" w:eastAsia="en-US"/>
        </w:rPr>
        <w:t xml:space="preserve">: </w:t>
      </w:r>
      <w:r w:rsidR="0015255F">
        <w:rPr>
          <w:lang w:val="en-GB" w:eastAsia="en-US"/>
        </w:rPr>
        <w:t xml:space="preserve">Energy </w:t>
      </w:r>
      <w:r w:rsidR="00DA3C32">
        <w:rPr>
          <w:lang w:val="en-GB" w:eastAsia="en-US"/>
        </w:rPr>
        <w:t>efficiency is also a type of resource to a</w:t>
      </w:r>
      <w:r w:rsidR="002649BD">
        <w:rPr>
          <w:lang w:val="en-GB" w:eastAsia="en-US"/>
        </w:rPr>
        <w:t>n</w:t>
      </w:r>
      <w:r w:rsidR="00DA3C32">
        <w:rPr>
          <w:lang w:val="en-GB" w:eastAsia="en-US"/>
        </w:rPr>
        <w:t xml:space="preserve"> NG-RAN node.</w:t>
      </w:r>
    </w:p>
    <w:p w14:paraId="05638103" w14:textId="50E35CFF" w:rsidR="00B94A12" w:rsidRPr="00F4141A" w:rsidRDefault="00B02DA8" w:rsidP="00200DBC">
      <w:pPr>
        <w:spacing w:before="0" w:after="180"/>
      </w:pPr>
      <w:r>
        <w:rPr>
          <w:lang w:val="en-GB" w:eastAsia="en-US"/>
        </w:rPr>
        <w:t xml:space="preserve">Therefore, we propose to enhance </w:t>
      </w:r>
      <w:r w:rsidR="002649BD">
        <w:rPr>
          <w:lang w:val="en-GB" w:eastAsia="en-US"/>
        </w:rPr>
        <w:t xml:space="preserve">the </w:t>
      </w:r>
      <w:r>
        <w:rPr>
          <w:lang w:val="en-GB" w:eastAsia="en-US"/>
        </w:rPr>
        <w:t xml:space="preserve">Resource Status </w:t>
      </w:r>
      <w:r w:rsidR="002649BD">
        <w:rPr>
          <w:lang w:val="en-GB" w:eastAsia="en-US"/>
        </w:rPr>
        <w:t xml:space="preserve">Reporting </w:t>
      </w:r>
      <w:r>
        <w:rPr>
          <w:lang w:val="en-GB" w:eastAsia="en-US"/>
        </w:rPr>
        <w:t xml:space="preserve">procedure </w:t>
      </w:r>
      <w:r w:rsidR="00B329B8">
        <w:rPr>
          <w:lang w:val="en-GB" w:eastAsia="en-US"/>
        </w:rPr>
        <w:t xml:space="preserve">to include </w:t>
      </w:r>
      <w:r w:rsidR="002649BD">
        <w:rPr>
          <w:lang w:val="en-GB" w:eastAsia="en-US"/>
        </w:rPr>
        <w:t xml:space="preserve">the current </w:t>
      </w:r>
      <w:r w:rsidR="00B329B8">
        <w:rPr>
          <w:lang w:val="en-GB" w:eastAsia="en-US"/>
        </w:rPr>
        <w:t xml:space="preserve">energy efficiency, where a new </w:t>
      </w:r>
      <w:r w:rsidR="002649BD">
        <w:rPr>
          <w:lang w:val="en-GB" w:eastAsia="en-US"/>
        </w:rPr>
        <w:t xml:space="preserve">and corresponding </w:t>
      </w:r>
      <w:r w:rsidR="00B329B8">
        <w:rPr>
          <w:lang w:val="en-GB" w:eastAsia="en-US"/>
        </w:rPr>
        <w:t>Report Characteristic can be introduced.</w:t>
      </w:r>
      <w:r w:rsidR="00B94A12">
        <w:rPr>
          <w:lang w:val="en-GB" w:eastAsia="en-US"/>
        </w:rPr>
        <w:t xml:space="preserve"> </w:t>
      </w:r>
      <w:r w:rsidR="00B94A12">
        <w:t xml:space="preserve">It can be treated as a new measurement object and thus a new bit can be introduced within the </w:t>
      </w:r>
      <w:r w:rsidR="00B94A12" w:rsidRPr="00A041D3">
        <w:rPr>
          <w:i/>
          <w:iCs/>
        </w:rPr>
        <w:t>Report Characteristics</w:t>
      </w:r>
      <w:r w:rsidR="00B94A12">
        <w:t xml:space="preserve"> to request </w:t>
      </w:r>
      <w:r w:rsidR="002649BD">
        <w:t xml:space="preserve">the current </w:t>
      </w:r>
      <w:r w:rsidR="00B94A12">
        <w:t xml:space="preserve">energy efficiency measurement from the neighbouring NG-RAN nodes. </w:t>
      </w:r>
    </w:p>
    <w:p w14:paraId="1BA86C63" w14:textId="3D73707D" w:rsidR="00B329B8" w:rsidRPr="00263E1B" w:rsidRDefault="00B94A12" w:rsidP="00200DBC">
      <w:pPr>
        <w:pStyle w:val="ProandOBs"/>
        <w:spacing w:before="0" w:after="180"/>
      </w:pPr>
      <w:r w:rsidRPr="003F225C">
        <w:t>Proposal</w:t>
      </w:r>
      <w:r w:rsidR="0015255F">
        <w:t xml:space="preserve"> 4</w:t>
      </w:r>
      <w:r w:rsidRPr="003F225C">
        <w:t xml:space="preserve">: </w:t>
      </w:r>
      <w:r w:rsidR="002649BD">
        <w:t xml:space="preserve">Enhance the </w:t>
      </w:r>
      <w:r w:rsidR="00AA48E6">
        <w:t>Resour</w:t>
      </w:r>
      <w:r w:rsidR="00263E1B">
        <w:t xml:space="preserve">ce Status Update message to carry </w:t>
      </w:r>
      <w:r w:rsidR="002649BD">
        <w:t xml:space="preserve">the </w:t>
      </w:r>
      <w:r w:rsidR="00263E1B">
        <w:t xml:space="preserve">current energy efficiency. </w:t>
      </w:r>
      <w:r>
        <w:t xml:space="preserve">Introduce a new bit within the </w:t>
      </w:r>
      <w:r w:rsidRPr="003F225C">
        <w:rPr>
          <w:i/>
          <w:iCs/>
        </w:rPr>
        <w:t>Report Characteristics</w:t>
      </w:r>
      <w:r w:rsidRPr="003F225C">
        <w:t xml:space="preserve"> to request </w:t>
      </w:r>
      <w:r>
        <w:t xml:space="preserve">the current status of </w:t>
      </w:r>
      <w:r w:rsidRPr="003F225C">
        <w:t>energy efficiency</w:t>
      </w:r>
      <w:r>
        <w:t xml:space="preserve"> in the Resource Status Request message</w:t>
      </w:r>
      <w:r w:rsidRPr="003F225C">
        <w:t>.</w:t>
      </w:r>
    </w:p>
    <w:p w14:paraId="35041374" w14:textId="1FC0D325" w:rsidR="005B6C81" w:rsidRDefault="005B6C81" w:rsidP="005B6C81">
      <w:pPr>
        <w:pStyle w:val="Heading3"/>
      </w:pPr>
      <w:r>
        <w:t>System performance feedback</w:t>
      </w:r>
    </w:p>
    <w:p w14:paraId="1288315B" w14:textId="0389D98B" w:rsidR="00A50EAA" w:rsidRDefault="00A50EAA" w:rsidP="00200DBC">
      <w:pPr>
        <w:spacing w:before="0" w:after="180"/>
        <w:rPr>
          <w:lang w:val="en-GB" w:eastAsia="en-US"/>
        </w:rPr>
      </w:pPr>
      <w:r w:rsidRPr="00C12D1F">
        <w:rPr>
          <w:lang w:val="en-GB" w:eastAsia="en-US"/>
        </w:rPr>
        <w:t>As discussed in the companion contribution [</w:t>
      </w:r>
      <w:r w:rsidR="00C12D1F" w:rsidRPr="00C12D1F">
        <w:rPr>
          <w:lang w:val="en-GB" w:eastAsia="en-US"/>
        </w:rPr>
        <w:t>3</w:t>
      </w:r>
      <w:r w:rsidRPr="00C12D1F">
        <w:rPr>
          <w:lang w:val="en-GB" w:eastAsia="en-US"/>
        </w:rPr>
        <w:t xml:space="preserve">], </w:t>
      </w:r>
      <w:r w:rsidR="00941ADB">
        <w:rPr>
          <w:lang w:val="en-GB" w:eastAsia="en-US"/>
        </w:rPr>
        <w:t xml:space="preserve">the </w:t>
      </w:r>
      <w:r w:rsidRPr="00C12D1F">
        <w:rPr>
          <w:lang w:val="en-GB" w:eastAsia="en-US"/>
        </w:rPr>
        <w:t xml:space="preserve">Resource Status </w:t>
      </w:r>
      <w:r w:rsidR="00941ADB">
        <w:rPr>
          <w:lang w:val="en-GB" w:eastAsia="en-US"/>
        </w:rPr>
        <w:t>R</w:t>
      </w:r>
      <w:r w:rsidR="00941ADB" w:rsidRPr="00C12D1F">
        <w:rPr>
          <w:lang w:val="en-GB" w:eastAsia="en-US"/>
        </w:rPr>
        <w:t xml:space="preserve">eporting </w:t>
      </w:r>
      <w:r w:rsidRPr="00C12D1F">
        <w:rPr>
          <w:lang w:val="en-GB" w:eastAsia="en-US"/>
        </w:rPr>
        <w:t xml:space="preserve">procedure can also be enhanced to carry system performance feedback information. Similar as </w:t>
      </w:r>
      <w:r w:rsidR="00941ADB">
        <w:rPr>
          <w:lang w:val="en-GB" w:eastAsia="en-US"/>
        </w:rPr>
        <w:t xml:space="preserve">the </w:t>
      </w:r>
      <w:r w:rsidRPr="00C12D1F">
        <w:rPr>
          <w:lang w:val="en-GB" w:eastAsia="en-US"/>
        </w:rPr>
        <w:t xml:space="preserve">current energy efficiency, </w:t>
      </w:r>
      <w:r w:rsidR="00AE37DB" w:rsidRPr="00C12D1F">
        <w:rPr>
          <w:lang w:val="en-GB" w:eastAsia="en-US"/>
        </w:rPr>
        <w:t xml:space="preserve">a new bit in </w:t>
      </w:r>
      <w:r w:rsidR="00AE37DB" w:rsidRPr="00200DBC">
        <w:rPr>
          <w:i/>
          <w:iCs/>
          <w:lang w:val="en-GB" w:eastAsia="en-US"/>
        </w:rPr>
        <w:t>Report Characteristics</w:t>
      </w:r>
      <w:r w:rsidR="00AE37DB" w:rsidRPr="00C12D1F">
        <w:rPr>
          <w:lang w:val="en-GB" w:eastAsia="en-US"/>
        </w:rPr>
        <w:t xml:space="preserve"> </w:t>
      </w:r>
      <w:r w:rsidR="00941ADB">
        <w:rPr>
          <w:lang w:val="en-GB" w:eastAsia="en-US"/>
        </w:rPr>
        <w:t>should be</w:t>
      </w:r>
      <w:r w:rsidR="00941ADB" w:rsidRPr="00C12D1F">
        <w:rPr>
          <w:lang w:val="en-GB" w:eastAsia="en-US"/>
        </w:rPr>
        <w:t xml:space="preserve"> </w:t>
      </w:r>
      <w:r w:rsidR="00AE37DB" w:rsidRPr="00C12D1F">
        <w:rPr>
          <w:lang w:val="en-GB" w:eastAsia="en-US"/>
        </w:rPr>
        <w:t>introduced to request system performance feedback</w:t>
      </w:r>
      <w:r w:rsidR="00921747" w:rsidRPr="00C12D1F">
        <w:rPr>
          <w:lang w:val="en-GB" w:eastAsia="en-US"/>
        </w:rPr>
        <w:t xml:space="preserve"> </w:t>
      </w:r>
      <w:r w:rsidR="00941ADB">
        <w:rPr>
          <w:lang w:val="en-GB" w:eastAsia="en-US"/>
        </w:rPr>
        <w:t>via the</w:t>
      </w:r>
      <w:r w:rsidR="00941ADB" w:rsidRPr="00C12D1F">
        <w:rPr>
          <w:lang w:val="en-GB" w:eastAsia="en-US"/>
        </w:rPr>
        <w:t xml:space="preserve"> </w:t>
      </w:r>
      <w:r w:rsidR="00921747" w:rsidRPr="00C12D1F">
        <w:rPr>
          <w:lang w:val="en-GB" w:eastAsia="en-US"/>
        </w:rPr>
        <w:t>Resource Status Request message.</w:t>
      </w:r>
    </w:p>
    <w:p w14:paraId="5DA3C942" w14:textId="5A6B6942" w:rsidR="00921747" w:rsidRPr="00263E1B" w:rsidRDefault="00921747" w:rsidP="00200DBC">
      <w:pPr>
        <w:pStyle w:val="ProandOBs"/>
        <w:spacing w:before="0" w:after="180"/>
      </w:pPr>
      <w:r w:rsidRPr="003F225C">
        <w:t>Proposal</w:t>
      </w:r>
      <w:r w:rsidR="0015255F">
        <w:t xml:space="preserve"> 5</w:t>
      </w:r>
      <w:r w:rsidRPr="003F225C">
        <w:t xml:space="preserve">: </w:t>
      </w:r>
      <w:r w:rsidR="00941ADB">
        <w:t xml:space="preserve">Enhance the </w:t>
      </w:r>
      <w:r>
        <w:t xml:space="preserve">Resource Status Update message to carry </w:t>
      </w:r>
      <w:r w:rsidR="00941ADB">
        <w:t xml:space="preserve">the </w:t>
      </w:r>
      <w:r>
        <w:t xml:space="preserve">system performance feedback. Introduce a new bit within the </w:t>
      </w:r>
      <w:r w:rsidRPr="003F225C">
        <w:rPr>
          <w:i/>
          <w:iCs/>
        </w:rPr>
        <w:t>Report Characteristics</w:t>
      </w:r>
      <w:r w:rsidRPr="003F225C">
        <w:t xml:space="preserve"> to request </w:t>
      </w:r>
      <w:r>
        <w:t>the system performance feedback in the Resource Status Request message</w:t>
      </w:r>
      <w:r w:rsidRPr="003F225C">
        <w:t>.</w:t>
      </w:r>
    </w:p>
    <w:p w14:paraId="5C19E220" w14:textId="65B1F8EB" w:rsidR="00E01FF8" w:rsidRDefault="00046E5E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 xml:space="preserve">As captured </w:t>
      </w:r>
      <w:r w:rsidRPr="00C12D1F">
        <w:rPr>
          <w:lang w:val="en-GB" w:eastAsia="en-US"/>
        </w:rPr>
        <w:t>in TR 37.817</w:t>
      </w:r>
      <w:r w:rsidR="00610A8F" w:rsidRPr="00C12D1F">
        <w:rPr>
          <w:lang w:val="en-GB" w:eastAsia="en-US"/>
        </w:rPr>
        <w:t xml:space="preserve"> [1],</w:t>
      </w:r>
      <w:r w:rsidR="00610A8F">
        <w:rPr>
          <w:lang w:val="en-GB" w:eastAsia="en-US"/>
        </w:rPr>
        <w:t xml:space="preserve"> system </w:t>
      </w:r>
      <w:r w:rsidR="00CD6873">
        <w:rPr>
          <w:lang w:val="en-GB" w:eastAsia="en-US"/>
        </w:rPr>
        <w:t xml:space="preserve">KPIs (e.g. throughput, delay, RLF, etc) </w:t>
      </w:r>
      <w:r w:rsidR="00456860">
        <w:rPr>
          <w:lang w:val="en-GB" w:eastAsia="en-US"/>
        </w:rPr>
        <w:t>can be considered as feedback for AI/ML use cases</w:t>
      </w:r>
      <w:r w:rsidR="008271CD">
        <w:rPr>
          <w:lang w:val="en-GB" w:eastAsia="en-US"/>
        </w:rPr>
        <w:t xml:space="preserve">. </w:t>
      </w:r>
      <w:r w:rsidR="009C7FD9">
        <w:rPr>
          <w:lang w:val="en-GB" w:eastAsia="en-US"/>
        </w:rPr>
        <w:t xml:space="preserve">The main motivation of providing such feedback </w:t>
      </w:r>
      <w:r w:rsidR="006B2307">
        <w:rPr>
          <w:lang w:val="en-GB" w:eastAsia="en-US"/>
        </w:rPr>
        <w:t xml:space="preserve">to </w:t>
      </w:r>
      <w:r w:rsidR="00941ADB">
        <w:rPr>
          <w:lang w:val="en-GB" w:eastAsia="en-US"/>
        </w:rPr>
        <w:t xml:space="preserve">the </w:t>
      </w:r>
      <w:r w:rsidR="006B2307">
        <w:rPr>
          <w:lang w:val="en-GB" w:eastAsia="en-US"/>
        </w:rPr>
        <w:t xml:space="preserve">source NG-RAN node </w:t>
      </w:r>
      <w:r w:rsidR="009C7FD9">
        <w:rPr>
          <w:lang w:val="en-GB" w:eastAsia="en-US"/>
        </w:rPr>
        <w:t xml:space="preserve">is to allow </w:t>
      </w:r>
      <w:r w:rsidR="00A22AD4">
        <w:rPr>
          <w:lang w:val="en-GB" w:eastAsia="en-US"/>
        </w:rPr>
        <w:t>the source</w:t>
      </w:r>
      <w:r w:rsidR="006B2307">
        <w:rPr>
          <w:lang w:val="en-GB" w:eastAsia="en-US"/>
        </w:rPr>
        <w:t xml:space="preserve"> </w:t>
      </w:r>
      <w:r w:rsidR="000E133C">
        <w:rPr>
          <w:lang w:val="en-GB" w:eastAsia="en-US"/>
        </w:rPr>
        <w:t xml:space="preserve">to </w:t>
      </w:r>
      <w:r w:rsidR="00280637">
        <w:rPr>
          <w:lang w:val="en-GB" w:eastAsia="en-US"/>
        </w:rPr>
        <w:t>understand</w:t>
      </w:r>
      <w:r w:rsidR="00962DEC">
        <w:rPr>
          <w:lang w:val="en-GB" w:eastAsia="en-US"/>
        </w:rPr>
        <w:t xml:space="preserve"> </w:t>
      </w:r>
      <w:r w:rsidR="000E133C">
        <w:rPr>
          <w:lang w:val="en-GB" w:eastAsia="en-US"/>
        </w:rPr>
        <w:t>the impact of its AI/ML decision to the target NG-RAN node</w:t>
      </w:r>
      <w:r w:rsidR="00280637">
        <w:rPr>
          <w:lang w:val="en-GB" w:eastAsia="en-US"/>
        </w:rPr>
        <w:t>.</w:t>
      </w:r>
    </w:p>
    <w:p w14:paraId="37153A99" w14:textId="61699C94" w:rsidR="008D7CD8" w:rsidRDefault="006743CA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lastRenderedPageBreak/>
        <w:t>Compared with other information (e.g. resource status</w:t>
      </w:r>
      <w:r w:rsidR="00FE70A0">
        <w:rPr>
          <w:lang w:val="en-GB" w:eastAsia="en-US"/>
        </w:rPr>
        <w:t xml:space="preserve"> information, etc</w:t>
      </w:r>
      <w:r w:rsidR="00941ADB">
        <w:rPr>
          <w:lang w:val="en-GB" w:eastAsia="en-US"/>
        </w:rPr>
        <w:t>.</w:t>
      </w:r>
      <w:r>
        <w:rPr>
          <w:lang w:val="en-GB" w:eastAsia="en-US"/>
        </w:rPr>
        <w:t>)</w:t>
      </w:r>
      <w:r w:rsidR="00FE70A0">
        <w:rPr>
          <w:lang w:val="en-GB" w:eastAsia="en-US"/>
        </w:rPr>
        <w:t xml:space="preserve"> </w:t>
      </w:r>
      <w:r w:rsidR="00941ADB">
        <w:rPr>
          <w:lang w:val="en-GB" w:eastAsia="en-US"/>
        </w:rPr>
        <w:t xml:space="preserve">for </w:t>
      </w:r>
      <w:r w:rsidR="00FE70A0">
        <w:rPr>
          <w:lang w:val="en-GB" w:eastAsia="en-US"/>
        </w:rPr>
        <w:t xml:space="preserve">which </w:t>
      </w:r>
      <w:r w:rsidR="00941ADB">
        <w:rPr>
          <w:lang w:val="en-GB" w:eastAsia="en-US"/>
        </w:rPr>
        <w:t xml:space="preserve">some unified criteria </w:t>
      </w:r>
      <w:r w:rsidR="00FE70A0">
        <w:rPr>
          <w:lang w:val="en-GB" w:eastAsia="en-US"/>
        </w:rPr>
        <w:t xml:space="preserve">can be </w:t>
      </w:r>
      <w:r w:rsidR="00941ADB">
        <w:rPr>
          <w:lang w:val="en-GB" w:eastAsia="en-US"/>
        </w:rPr>
        <w:t xml:space="preserve">defined and applied toward </w:t>
      </w:r>
      <w:r w:rsidR="00E03AB3">
        <w:rPr>
          <w:lang w:val="en-GB" w:eastAsia="en-US"/>
        </w:rPr>
        <w:t>different NG-RAN node</w:t>
      </w:r>
      <w:r w:rsidR="007C3D21">
        <w:rPr>
          <w:lang w:val="en-GB" w:eastAsia="en-US"/>
        </w:rPr>
        <w:t>s</w:t>
      </w:r>
      <w:r w:rsidR="00941ADB">
        <w:rPr>
          <w:lang w:val="en-GB" w:eastAsia="en-US"/>
        </w:rPr>
        <w:t xml:space="preserve"> to indicate whether a system is performing good or bad</w:t>
      </w:r>
      <w:r w:rsidR="00E03AB3">
        <w:rPr>
          <w:lang w:val="en-GB" w:eastAsia="en-US"/>
        </w:rPr>
        <w:t xml:space="preserve">, </w:t>
      </w:r>
      <w:r w:rsidR="00941ADB">
        <w:rPr>
          <w:lang w:val="en-GB" w:eastAsia="en-US"/>
        </w:rPr>
        <w:t xml:space="preserve">with respect to system performance KPIs, there is no clear unified boundary on whether a system is doing good or bad based on absolute measurements provided by each neighboring NG-RAN node. </w:t>
      </w:r>
      <w:r w:rsidR="00D2277B">
        <w:rPr>
          <w:lang w:val="en-GB" w:eastAsia="en-US"/>
        </w:rPr>
        <w:t xml:space="preserve">For example, </w:t>
      </w:r>
      <w:r w:rsidR="00402B28">
        <w:rPr>
          <w:lang w:val="en-GB" w:eastAsia="en-US"/>
        </w:rPr>
        <w:t xml:space="preserve">due to different hardware capacity and </w:t>
      </w:r>
      <w:r w:rsidR="00CF710D">
        <w:rPr>
          <w:lang w:val="en-GB" w:eastAsia="en-US"/>
        </w:rPr>
        <w:t xml:space="preserve">process capability, </w:t>
      </w:r>
      <w:r w:rsidR="00402B28">
        <w:rPr>
          <w:lang w:val="en-GB" w:eastAsia="en-US"/>
        </w:rPr>
        <w:t>i</w:t>
      </w:r>
      <w:r w:rsidR="001748E9">
        <w:rPr>
          <w:lang w:val="en-GB" w:eastAsia="en-US"/>
        </w:rPr>
        <w:t xml:space="preserve">t is possible that </w:t>
      </w:r>
      <w:r w:rsidR="00941ADB">
        <w:rPr>
          <w:lang w:val="en-GB" w:eastAsia="en-US"/>
        </w:rPr>
        <w:t xml:space="preserve">a value of </w:t>
      </w:r>
      <w:r w:rsidR="001748E9">
        <w:rPr>
          <w:lang w:val="en-GB" w:eastAsia="en-US"/>
        </w:rPr>
        <w:t>one system performance KPI</w:t>
      </w:r>
      <w:r w:rsidR="00402B28">
        <w:rPr>
          <w:lang w:val="en-GB" w:eastAsia="en-US"/>
        </w:rPr>
        <w:t xml:space="preserve"> (e.g. average UE throughput)</w:t>
      </w:r>
      <w:r w:rsidR="001748E9">
        <w:rPr>
          <w:lang w:val="en-GB" w:eastAsia="en-US"/>
        </w:rPr>
        <w:t xml:space="preserve"> is considered as </w:t>
      </w:r>
      <w:r w:rsidR="00402B28">
        <w:rPr>
          <w:lang w:val="en-GB" w:eastAsia="en-US"/>
        </w:rPr>
        <w:t>poor performance</w:t>
      </w:r>
      <w:r w:rsidR="001748E9">
        <w:rPr>
          <w:lang w:val="en-GB" w:eastAsia="en-US"/>
        </w:rPr>
        <w:t xml:space="preserve"> for one NG-RAN node, while </w:t>
      </w:r>
      <w:r w:rsidR="00D605B9">
        <w:rPr>
          <w:lang w:val="en-GB" w:eastAsia="en-US"/>
        </w:rPr>
        <w:t xml:space="preserve">being considered as </w:t>
      </w:r>
      <w:r w:rsidR="00402B28">
        <w:rPr>
          <w:lang w:val="en-GB" w:eastAsia="en-US"/>
        </w:rPr>
        <w:t>good performance</w:t>
      </w:r>
      <w:r w:rsidR="00D605B9">
        <w:rPr>
          <w:lang w:val="en-GB" w:eastAsia="en-US"/>
        </w:rPr>
        <w:t xml:space="preserve"> for another. </w:t>
      </w:r>
      <w:r w:rsidR="00941ADB">
        <w:rPr>
          <w:lang w:val="en-GB" w:eastAsia="en-US"/>
        </w:rPr>
        <w:t>R</w:t>
      </w:r>
      <w:r w:rsidR="009C616A">
        <w:rPr>
          <w:lang w:val="en-GB" w:eastAsia="en-US"/>
        </w:rPr>
        <w:t>eceiving</w:t>
      </w:r>
      <w:r w:rsidR="00941ADB">
        <w:rPr>
          <w:lang w:val="en-GB" w:eastAsia="en-US"/>
        </w:rPr>
        <w:t xml:space="preserve"> </w:t>
      </w:r>
      <w:r w:rsidR="005E393A">
        <w:rPr>
          <w:lang w:val="en-GB" w:eastAsia="en-US"/>
        </w:rPr>
        <w:t>one-</w:t>
      </w:r>
      <w:r w:rsidR="00DA7736">
        <w:rPr>
          <w:lang w:val="en-GB" w:eastAsia="en-US"/>
        </w:rPr>
        <w:t>time</w:t>
      </w:r>
      <w:r w:rsidR="00211579">
        <w:rPr>
          <w:lang w:val="en-GB" w:eastAsia="en-US"/>
        </w:rPr>
        <w:t xml:space="preserve"> </w:t>
      </w:r>
      <w:r w:rsidR="00DB3C87">
        <w:rPr>
          <w:lang w:val="en-GB" w:eastAsia="en-US"/>
        </w:rPr>
        <w:t xml:space="preserve">accurate </w:t>
      </w:r>
      <w:r w:rsidR="00941ADB">
        <w:rPr>
          <w:lang w:val="en-GB" w:eastAsia="en-US"/>
        </w:rPr>
        <w:t xml:space="preserve">measurement </w:t>
      </w:r>
      <w:r w:rsidR="00211579">
        <w:rPr>
          <w:lang w:val="en-GB" w:eastAsia="en-US"/>
        </w:rPr>
        <w:t xml:space="preserve">value of system performance from the </w:t>
      </w:r>
      <w:r w:rsidR="00941ADB">
        <w:rPr>
          <w:lang w:val="en-GB" w:eastAsia="en-US"/>
        </w:rPr>
        <w:t xml:space="preserve">neighboring </w:t>
      </w:r>
      <w:r w:rsidR="00211579">
        <w:rPr>
          <w:lang w:val="en-GB" w:eastAsia="en-US"/>
        </w:rPr>
        <w:t xml:space="preserve">NG-RAN node </w:t>
      </w:r>
      <w:r w:rsidR="00941ADB">
        <w:rPr>
          <w:lang w:val="en-GB" w:eastAsia="en-US"/>
        </w:rPr>
        <w:t xml:space="preserve">would not </w:t>
      </w:r>
      <w:r w:rsidR="00211579">
        <w:rPr>
          <w:lang w:val="en-GB" w:eastAsia="en-US"/>
        </w:rPr>
        <w:t xml:space="preserve">help the source </w:t>
      </w:r>
      <w:r w:rsidR="00941ADB">
        <w:rPr>
          <w:lang w:val="en-GB" w:eastAsia="en-US"/>
        </w:rPr>
        <w:t xml:space="preserve">correctly </w:t>
      </w:r>
      <w:r w:rsidR="00211579">
        <w:rPr>
          <w:lang w:val="en-GB" w:eastAsia="en-US"/>
        </w:rPr>
        <w:t xml:space="preserve">understand the performance impact of the handed-over UE. </w:t>
      </w:r>
    </w:p>
    <w:p w14:paraId="2CC097C8" w14:textId="75BC5FB6" w:rsidR="00347DDF" w:rsidRDefault="00347DDF" w:rsidP="00200DBC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Observation</w:t>
      </w:r>
      <w:r w:rsidR="0015255F">
        <w:rPr>
          <w:lang w:val="en-GB" w:eastAsia="en-US"/>
        </w:rPr>
        <w:t xml:space="preserve"> 5</w:t>
      </w:r>
      <w:r>
        <w:rPr>
          <w:lang w:val="en-GB" w:eastAsia="en-US"/>
        </w:rPr>
        <w:t xml:space="preserve">: </w:t>
      </w:r>
      <w:r w:rsidR="00941ADB">
        <w:rPr>
          <w:lang w:val="en-GB" w:eastAsia="en-US"/>
        </w:rPr>
        <w:t xml:space="preserve">With respect to system performance KPIs, there is no clear unified boundary on whether a system is doing good or bad based on absolute measurements provided by each neighboring NG-RAN node. Receiving one-time accurate measurement value of system performance from the neighboring NG-RAN node would not help the source correctly understand the performance impact of the handed-over UE. </w:t>
      </w:r>
    </w:p>
    <w:p w14:paraId="385DD696" w14:textId="77777777" w:rsidR="00857DBD" w:rsidRDefault="005E393A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 xml:space="preserve">If the system performance of target NG-RAN node is periodically reported, </w:t>
      </w:r>
      <w:r w:rsidR="00857DBD">
        <w:rPr>
          <w:lang w:val="en-GB" w:eastAsia="en-US"/>
        </w:rPr>
        <w:t>there are two possible ways of providing system performance feedback over Xn interface:</w:t>
      </w:r>
    </w:p>
    <w:p w14:paraId="399F8AAD" w14:textId="152347BF" w:rsidR="00E54730" w:rsidRDefault="00857DBD" w:rsidP="00200DBC">
      <w:pPr>
        <w:spacing w:before="0" w:after="180"/>
        <w:ind w:left="284"/>
        <w:rPr>
          <w:lang w:val="en-GB" w:eastAsia="en-US"/>
        </w:rPr>
      </w:pPr>
      <w:r>
        <w:rPr>
          <w:lang w:val="en-GB" w:eastAsia="en-US"/>
        </w:rPr>
        <w:t xml:space="preserve">Option 1: </w:t>
      </w:r>
      <w:r w:rsidR="0015255F">
        <w:rPr>
          <w:lang w:val="en-GB" w:eastAsia="en-US"/>
        </w:rPr>
        <w:t xml:space="preserve">Periodically </w:t>
      </w:r>
      <w:r w:rsidR="00470BD9">
        <w:rPr>
          <w:lang w:val="en-GB" w:eastAsia="en-US"/>
        </w:rPr>
        <w:t>provid</w:t>
      </w:r>
      <w:r w:rsidR="0015255F">
        <w:rPr>
          <w:lang w:val="en-GB" w:eastAsia="en-US"/>
        </w:rPr>
        <w:t>ing</w:t>
      </w:r>
      <w:r w:rsidR="00470BD9">
        <w:rPr>
          <w:lang w:val="en-GB" w:eastAsia="en-US"/>
        </w:rPr>
        <w:t xml:space="preserve"> </w:t>
      </w:r>
      <w:r w:rsidR="0015255F">
        <w:rPr>
          <w:lang w:val="en-GB" w:eastAsia="en-US"/>
        </w:rPr>
        <w:t xml:space="preserve">absolute </w:t>
      </w:r>
      <w:r w:rsidR="00584CB9">
        <w:rPr>
          <w:lang w:val="en-GB" w:eastAsia="en-US"/>
        </w:rPr>
        <w:t>system KPI value</w:t>
      </w:r>
      <w:r w:rsidR="0015255F">
        <w:rPr>
          <w:lang w:val="en-GB" w:eastAsia="en-US"/>
        </w:rPr>
        <w:t>s</w:t>
      </w:r>
      <w:r w:rsidR="00584CB9">
        <w:rPr>
          <w:lang w:val="en-GB" w:eastAsia="en-US"/>
        </w:rPr>
        <w:t xml:space="preserve"> to the requesting NG-RAN node. </w:t>
      </w:r>
      <w:r w:rsidR="00E54730">
        <w:rPr>
          <w:lang w:val="en-GB" w:eastAsia="en-US"/>
        </w:rPr>
        <w:t xml:space="preserve">In this option, </w:t>
      </w:r>
      <w:r w:rsidR="00030B45">
        <w:rPr>
          <w:lang w:val="en-GB" w:eastAsia="en-US"/>
        </w:rPr>
        <w:t xml:space="preserve">it </w:t>
      </w:r>
      <w:r w:rsidR="00E54730">
        <w:rPr>
          <w:lang w:val="en-GB" w:eastAsia="en-US"/>
        </w:rPr>
        <w:t>may</w:t>
      </w:r>
      <w:r w:rsidR="00030B45">
        <w:rPr>
          <w:lang w:val="en-GB" w:eastAsia="en-US"/>
        </w:rPr>
        <w:t xml:space="preserve"> introduce</w:t>
      </w:r>
      <w:r w:rsidR="00E54730">
        <w:rPr>
          <w:lang w:val="en-GB" w:eastAsia="en-US"/>
        </w:rPr>
        <w:t xml:space="preserve"> some </w:t>
      </w:r>
      <w:r w:rsidR="00030B45">
        <w:rPr>
          <w:lang w:val="en-GB" w:eastAsia="en-US"/>
        </w:rPr>
        <w:t xml:space="preserve">burden at </w:t>
      </w:r>
      <w:r w:rsidR="0015255F">
        <w:rPr>
          <w:lang w:val="en-GB" w:eastAsia="en-US"/>
        </w:rPr>
        <w:t xml:space="preserve">the </w:t>
      </w:r>
      <w:r w:rsidR="00030B45">
        <w:rPr>
          <w:lang w:val="en-GB" w:eastAsia="en-US"/>
        </w:rPr>
        <w:t xml:space="preserve">source NG-RAN node to calculate the delta </w:t>
      </w:r>
      <w:r w:rsidR="00BE473E">
        <w:rPr>
          <w:lang w:val="en-GB" w:eastAsia="en-US"/>
        </w:rPr>
        <w:t>of system KPI</w:t>
      </w:r>
      <w:r w:rsidR="0015255F">
        <w:rPr>
          <w:lang w:val="en-GB" w:eastAsia="en-US"/>
        </w:rPr>
        <w:t xml:space="preserve"> values</w:t>
      </w:r>
      <w:r w:rsidR="00BE473E">
        <w:rPr>
          <w:lang w:val="en-GB" w:eastAsia="en-US"/>
        </w:rPr>
        <w:t xml:space="preserve">. </w:t>
      </w:r>
    </w:p>
    <w:p w14:paraId="6DEC6EFA" w14:textId="146580D5" w:rsidR="007A7427" w:rsidRDefault="00E54730" w:rsidP="00200DBC">
      <w:pPr>
        <w:spacing w:before="0" w:after="180"/>
        <w:ind w:left="284"/>
        <w:rPr>
          <w:lang w:val="en-GB" w:eastAsia="en-US"/>
        </w:rPr>
      </w:pPr>
      <w:r>
        <w:rPr>
          <w:lang w:val="en-GB" w:eastAsia="en-US"/>
        </w:rPr>
        <w:t xml:space="preserve">Option 2: </w:t>
      </w:r>
      <w:r w:rsidR="0015255F">
        <w:rPr>
          <w:lang w:val="en-GB" w:eastAsia="en-US"/>
        </w:rPr>
        <w:t xml:space="preserve">The </w:t>
      </w:r>
      <w:r>
        <w:rPr>
          <w:lang w:val="en-GB" w:eastAsia="en-US"/>
        </w:rPr>
        <w:t xml:space="preserve">target NG-RAN node </w:t>
      </w:r>
      <w:r w:rsidR="00943AB4">
        <w:rPr>
          <w:lang w:val="en-GB" w:eastAsia="en-US"/>
        </w:rPr>
        <w:t xml:space="preserve">only </w:t>
      </w:r>
      <w:r w:rsidR="00855F66">
        <w:rPr>
          <w:lang w:val="en-GB" w:eastAsia="en-US"/>
        </w:rPr>
        <w:t>reports</w:t>
      </w:r>
      <w:r w:rsidR="00943AB4">
        <w:rPr>
          <w:lang w:val="en-GB" w:eastAsia="en-US"/>
        </w:rPr>
        <w:t xml:space="preserve"> the trend of its system performance. </w:t>
      </w:r>
      <w:r w:rsidR="00855F66">
        <w:rPr>
          <w:lang w:val="en-GB" w:eastAsia="en-US"/>
        </w:rPr>
        <w:t xml:space="preserve">In this option, based on the received trend, </w:t>
      </w:r>
      <w:r w:rsidR="00576D9B">
        <w:rPr>
          <w:lang w:val="en-GB" w:eastAsia="en-US"/>
        </w:rPr>
        <w:t xml:space="preserve">the source NG-RAN node </w:t>
      </w:r>
      <w:r w:rsidR="00651832">
        <w:rPr>
          <w:lang w:val="en-GB" w:eastAsia="en-US"/>
        </w:rPr>
        <w:t>can further use this information as reward, i.e. whether</w:t>
      </w:r>
      <w:r w:rsidR="00855F66">
        <w:rPr>
          <w:lang w:val="en-GB" w:eastAsia="en-US"/>
        </w:rPr>
        <w:t xml:space="preserve"> it is a positive or negative impact of</w:t>
      </w:r>
      <w:r w:rsidR="00576D9B">
        <w:rPr>
          <w:lang w:val="en-GB" w:eastAsia="en-US"/>
        </w:rPr>
        <w:t xml:space="preserve"> its AI/ML strategy (e.g. handover)</w:t>
      </w:r>
      <w:r w:rsidR="00113874">
        <w:rPr>
          <w:lang w:val="en-GB" w:eastAsia="en-US"/>
        </w:rPr>
        <w:t xml:space="preserve">. </w:t>
      </w:r>
    </w:p>
    <w:p w14:paraId="24297CC1" w14:textId="36207606" w:rsidR="002E5914" w:rsidRDefault="007A7427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 xml:space="preserve">It is possible that different NG-RAN nodes </w:t>
      </w:r>
      <w:r w:rsidR="00941ADB">
        <w:rPr>
          <w:lang w:val="en-GB" w:eastAsia="en-US"/>
        </w:rPr>
        <w:t xml:space="preserve">may </w:t>
      </w:r>
      <w:r>
        <w:rPr>
          <w:lang w:val="en-GB" w:eastAsia="en-US"/>
        </w:rPr>
        <w:t xml:space="preserve">have their own performance focus, </w:t>
      </w:r>
      <w:r w:rsidR="007131B0">
        <w:rPr>
          <w:lang w:val="en-GB" w:eastAsia="en-US"/>
        </w:rPr>
        <w:t>for instance,</w:t>
      </w:r>
      <w:r>
        <w:rPr>
          <w:lang w:val="en-GB" w:eastAsia="en-US"/>
        </w:rPr>
        <w:t xml:space="preserve"> one may focus on delay optimization</w:t>
      </w:r>
      <w:r w:rsidR="007131B0">
        <w:rPr>
          <w:lang w:val="en-GB" w:eastAsia="en-US"/>
        </w:rPr>
        <w:t xml:space="preserve"> (e.g. URLLC), another may focus on throughput (e.g. </w:t>
      </w:r>
      <w:r w:rsidR="00D05B9D">
        <w:rPr>
          <w:lang w:val="en-GB" w:eastAsia="en-US"/>
        </w:rPr>
        <w:t>eMBB</w:t>
      </w:r>
      <w:r w:rsidR="007131B0">
        <w:rPr>
          <w:lang w:val="en-GB" w:eastAsia="en-US"/>
        </w:rPr>
        <w:t>)</w:t>
      </w:r>
      <w:r w:rsidR="00610FD6">
        <w:rPr>
          <w:lang w:val="en-GB" w:eastAsia="en-US"/>
        </w:rPr>
        <w:t xml:space="preserve">. Even </w:t>
      </w:r>
      <w:r w:rsidR="00941ADB">
        <w:rPr>
          <w:lang w:val="en-GB" w:eastAsia="en-US"/>
        </w:rPr>
        <w:t xml:space="preserve">if </w:t>
      </w:r>
      <w:r w:rsidR="00610FD6">
        <w:rPr>
          <w:lang w:val="en-GB" w:eastAsia="en-US"/>
        </w:rPr>
        <w:t>the source NG-RAN node calculate</w:t>
      </w:r>
      <w:r w:rsidR="00941ADB">
        <w:rPr>
          <w:lang w:val="en-GB" w:eastAsia="en-US"/>
        </w:rPr>
        <w:t>s</w:t>
      </w:r>
      <w:r w:rsidR="00610FD6">
        <w:rPr>
          <w:lang w:val="en-GB" w:eastAsia="en-US"/>
        </w:rPr>
        <w:t xml:space="preserve"> the delta between two </w:t>
      </w:r>
      <w:r w:rsidR="006A3E09">
        <w:rPr>
          <w:lang w:val="en-GB" w:eastAsia="en-US"/>
        </w:rPr>
        <w:t xml:space="preserve">received </w:t>
      </w:r>
      <w:r w:rsidR="00610FD6">
        <w:rPr>
          <w:lang w:val="en-GB" w:eastAsia="en-US"/>
        </w:rPr>
        <w:t>fee</w:t>
      </w:r>
      <w:r w:rsidR="00B522BA">
        <w:rPr>
          <w:lang w:val="en-GB" w:eastAsia="en-US"/>
        </w:rPr>
        <w:t>dback</w:t>
      </w:r>
      <w:r w:rsidR="00941ADB">
        <w:rPr>
          <w:lang w:val="en-GB" w:eastAsia="en-US"/>
        </w:rPr>
        <w:t>s</w:t>
      </w:r>
      <w:r w:rsidR="00B522BA">
        <w:rPr>
          <w:lang w:val="en-GB" w:eastAsia="en-US"/>
        </w:rPr>
        <w:t xml:space="preserve">, </w:t>
      </w:r>
      <w:r w:rsidR="00941ADB">
        <w:rPr>
          <w:lang w:val="en-GB" w:eastAsia="en-US"/>
        </w:rPr>
        <w:t xml:space="preserve">the source may </w:t>
      </w:r>
      <w:r w:rsidR="00B522BA">
        <w:rPr>
          <w:lang w:val="en-GB" w:eastAsia="en-US"/>
        </w:rPr>
        <w:t xml:space="preserve">still </w:t>
      </w:r>
      <w:r w:rsidR="00941ADB">
        <w:rPr>
          <w:lang w:val="en-GB" w:eastAsia="en-US"/>
        </w:rPr>
        <w:t xml:space="preserve">not </w:t>
      </w:r>
      <w:r w:rsidR="00B522BA">
        <w:rPr>
          <w:lang w:val="en-GB" w:eastAsia="en-US"/>
        </w:rPr>
        <w:t xml:space="preserve">know how much impact </w:t>
      </w:r>
      <w:r w:rsidR="00872A03">
        <w:rPr>
          <w:lang w:val="en-GB" w:eastAsia="en-US"/>
        </w:rPr>
        <w:t xml:space="preserve">it </w:t>
      </w:r>
      <w:r w:rsidR="00941ADB">
        <w:rPr>
          <w:lang w:val="en-GB" w:eastAsia="en-US"/>
        </w:rPr>
        <w:t xml:space="preserve">would </w:t>
      </w:r>
      <w:r w:rsidR="00872A03">
        <w:rPr>
          <w:lang w:val="en-GB" w:eastAsia="en-US"/>
        </w:rPr>
        <w:t xml:space="preserve">mean </w:t>
      </w:r>
      <w:r w:rsidR="00B522BA">
        <w:rPr>
          <w:lang w:val="en-GB" w:eastAsia="en-US"/>
        </w:rPr>
        <w:t xml:space="preserve">to the target NG-RAN node due to </w:t>
      </w:r>
      <w:r w:rsidR="00941ADB">
        <w:rPr>
          <w:lang w:val="en-GB" w:eastAsia="en-US"/>
        </w:rPr>
        <w:t xml:space="preserve">the </w:t>
      </w:r>
      <w:r w:rsidR="00872A03">
        <w:rPr>
          <w:lang w:val="en-GB" w:eastAsia="en-US"/>
        </w:rPr>
        <w:t xml:space="preserve">unknown </w:t>
      </w:r>
      <w:r w:rsidR="00941ADB">
        <w:rPr>
          <w:lang w:val="en-GB" w:eastAsia="en-US"/>
        </w:rPr>
        <w:t xml:space="preserve">goal </w:t>
      </w:r>
      <w:r w:rsidR="00872A03">
        <w:rPr>
          <w:lang w:val="en-GB" w:eastAsia="en-US"/>
        </w:rPr>
        <w:t>of</w:t>
      </w:r>
      <w:r w:rsidR="00B522BA">
        <w:rPr>
          <w:lang w:val="en-GB" w:eastAsia="en-US"/>
        </w:rPr>
        <w:t xml:space="preserve"> </w:t>
      </w:r>
      <w:r w:rsidR="00941ADB">
        <w:rPr>
          <w:lang w:val="en-GB" w:eastAsia="en-US"/>
        </w:rPr>
        <w:t xml:space="preserve">the target's </w:t>
      </w:r>
      <w:r w:rsidR="00872A03">
        <w:rPr>
          <w:lang w:val="en-GB" w:eastAsia="en-US"/>
        </w:rPr>
        <w:t>optimization</w:t>
      </w:r>
      <w:r w:rsidR="00941ADB">
        <w:rPr>
          <w:lang w:val="en-GB" w:eastAsia="en-US"/>
        </w:rPr>
        <w:t xml:space="preserve"> focus</w:t>
      </w:r>
      <w:r w:rsidR="00B522BA">
        <w:rPr>
          <w:lang w:val="en-GB" w:eastAsia="en-US"/>
        </w:rPr>
        <w:t>.</w:t>
      </w:r>
      <w:r>
        <w:rPr>
          <w:lang w:val="en-GB" w:eastAsia="en-US"/>
        </w:rPr>
        <w:t xml:space="preserve"> </w:t>
      </w:r>
    </w:p>
    <w:p w14:paraId="78ADA1D5" w14:textId="6D7916FC" w:rsidR="002E5914" w:rsidRDefault="002E5914" w:rsidP="00200DBC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Observation</w:t>
      </w:r>
      <w:r w:rsidR="0015255F">
        <w:rPr>
          <w:lang w:val="en-GB" w:eastAsia="en-US"/>
        </w:rPr>
        <w:t xml:space="preserve"> 6</w:t>
      </w:r>
      <w:r>
        <w:rPr>
          <w:lang w:val="en-GB" w:eastAsia="en-US"/>
        </w:rPr>
        <w:t xml:space="preserve">: </w:t>
      </w:r>
      <w:r w:rsidR="00941ADB">
        <w:rPr>
          <w:lang w:val="en-GB" w:eastAsia="en-US"/>
        </w:rPr>
        <w:t xml:space="preserve">The different NG-RAN nodes may have their own different performance focus. </w:t>
      </w:r>
      <w:r w:rsidR="00692F37">
        <w:rPr>
          <w:lang w:val="en-GB" w:eastAsia="en-US"/>
        </w:rPr>
        <w:t>T</w:t>
      </w:r>
      <w:r w:rsidR="007403AB">
        <w:rPr>
          <w:lang w:val="en-GB" w:eastAsia="en-US"/>
        </w:rPr>
        <w:t xml:space="preserve">he source NG-RAN node </w:t>
      </w:r>
      <w:r w:rsidR="00941ADB">
        <w:rPr>
          <w:lang w:val="en-GB" w:eastAsia="en-US"/>
        </w:rPr>
        <w:t>may not</w:t>
      </w:r>
      <w:r w:rsidR="007403AB">
        <w:rPr>
          <w:lang w:val="en-GB" w:eastAsia="en-US"/>
        </w:rPr>
        <w:t xml:space="preserve"> know how much impact it </w:t>
      </w:r>
      <w:r w:rsidR="00941ADB">
        <w:rPr>
          <w:lang w:val="en-GB" w:eastAsia="en-US"/>
        </w:rPr>
        <w:t xml:space="preserve">would </w:t>
      </w:r>
      <w:r w:rsidR="007403AB">
        <w:rPr>
          <w:lang w:val="en-GB" w:eastAsia="en-US"/>
        </w:rPr>
        <w:t>mean to the target NG-RAN node</w:t>
      </w:r>
      <w:r w:rsidR="00941ADB">
        <w:rPr>
          <w:lang w:val="en-GB" w:eastAsia="en-US"/>
        </w:rPr>
        <w:t>, even if it</w:t>
      </w:r>
      <w:r w:rsidR="00692F37">
        <w:rPr>
          <w:lang w:val="en-GB" w:eastAsia="en-US"/>
        </w:rPr>
        <w:t xml:space="preserve"> </w:t>
      </w:r>
      <w:r w:rsidR="00941ADB">
        <w:rPr>
          <w:lang w:val="en-GB" w:eastAsia="en-US"/>
        </w:rPr>
        <w:t xml:space="preserve">calculates </w:t>
      </w:r>
      <w:r w:rsidR="00692F37">
        <w:rPr>
          <w:lang w:val="en-GB" w:eastAsia="en-US"/>
        </w:rPr>
        <w:t xml:space="preserve">the delta </w:t>
      </w:r>
      <w:r w:rsidR="00746426">
        <w:rPr>
          <w:lang w:val="en-GB" w:eastAsia="en-US"/>
        </w:rPr>
        <w:t>between</w:t>
      </w:r>
      <w:r w:rsidR="00692F37">
        <w:rPr>
          <w:lang w:val="en-GB" w:eastAsia="en-US"/>
        </w:rPr>
        <w:t xml:space="preserve"> </w:t>
      </w:r>
      <w:r w:rsidR="00941ADB">
        <w:rPr>
          <w:lang w:val="en-GB" w:eastAsia="en-US"/>
        </w:rPr>
        <w:t xml:space="preserve">the </w:t>
      </w:r>
      <w:r w:rsidR="00692F37">
        <w:rPr>
          <w:lang w:val="en-GB" w:eastAsia="en-US"/>
        </w:rPr>
        <w:t>target node’s system feedback information.</w:t>
      </w:r>
    </w:p>
    <w:p w14:paraId="440FDC2C" w14:textId="5973B2C3" w:rsidR="00A30024" w:rsidRDefault="002E5914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 xml:space="preserve">Therefore, </w:t>
      </w:r>
      <w:r w:rsidR="00746426">
        <w:rPr>
          <w:lang w:val="en-GB" w:eastAsia="en-US"/>
        </w:rPr>
        <w:t>it would be more straightforward to use Option 2, where the target NG-RAN node can directly indicate to the source NG-RAN node about its performance changes</w:t>
      </w:r>
      <w:r w:rsidR="00885C9F">
        <w:rPr>
          <w:lang w:val="en-GB" w:eastAsia="en-US"/>
        </w:rPr>
        <w:t>, i.e. trend of its system performance.</w:t>
      </w:r>
      <w:r w:rsidR="004C118B">
        <w:rPr>
          <w:lang w:val="en-GB" w:eastAsia="en-US"/>
        </w:rPr>
        <w:t xml:space="preserve"> The trend </w:t>
      </w:r>
      <w:r w:rsidR="004F4A3F">
        <w:rPr>
          <w:lang w:val="en-GB" w:eastAsia="en-US"/>
        </w:rPr>
        <w:t>may have different levels to reflect the impact of AI/ML action, e.g. “</w:t>
      </w:r>
      <w:r w:rsidR="00EF2B87">
        <w:rPr>
          <w:lang w:val="en-GB" w:eastAsia="en-US"/>
        </w:rPr>
        <w:t>no change</w:t>
      </w:r>
      <w:r w:rsidR="004F4A3F">
        <w:rPr>
          <w:lang w:val="en-GB" w:eastAsia="en-US"/>
        </w:rPr>
        <w:t>”, “better performance”, “</w:t>
      </w:r>
      <w:r w:rsidR="00EF2B87">
        <w:rPr>
          <w:lang w:val="en-GB" w:eastAsia="en-US"/>
        </w:rPr>
        <w:t>poor performance but acceptable</w:t>
      </w:r>
      <w:r w:rsidR="004F4A3F">
        <w:rPr>
          <w:lang w:val="en-GB" w:eastAsia="en-US"/>
        </w:rPr>
        <w:t>”</w:t>
      </w:r>
      <w:r w:rsidR="00EF2B87">
        <w:rPr>
          <w:lang w:val="en-GB" w:eastAsia="en-US"/>
        </w:rPr>
        <w:t xml:space="preserve">, “unacceptable”, etc. </w:t>
      </w:r>
    </w:p>
    <w:p w14:paraId="7E78DB35" w14:textId="286DCADA" w:rsidR="009937D5" w:rsidRDefault="009937D5" w:rsidP="00200DBC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Proposal</w:t>
      </w:r>
      <w:r w:rsidR="0015255F">
        <w:rPr>
          <w:lang w:val="en-GB" w:eastAsia="en-US"/>
        </w:rPr>
        <w:t xml:space="preserve"> 6</w:t>
      </w:r>
      <w:r>
        <w:rPr>
          <w:lang w:val="en-GB" w:eastAsia="en-US"/>
        </w:rPr>
        <w:t>: Use “tren</w:t>
      </w:r>
      <w:r w:rsidR="00941ADB">
        <w:rPr>
          <w:lang w:val="en-GB" w:eastAsia="en-US"/>
        </w:rPr>
        <w:t>d</w:t>
      </w:r>
      <w:r>
        <w:rPr>
          <w:lang w:val="en-GB" w:eastAsia="en-US"/>
        </w:rPr>
        <w:t xml:space="preserve"> of system performance” </w:t>
      </w:r>
      <w:r w:rsidR="00941ADB">
        <w:rPr>
          <w:lang w:val="en-GB" w:eastAsia="en-US"/>
        </w:rPr>
        <w:t xml:space="preserve">rather than absolute measurement values </w:t>
      </w:r>
      <w:r>
        <w:rPr>
          <w:lang w:val="en-GB" w:eastAsia="en-US"/>
        </w:rPr>
        <w:t xml:space="preserve">as </w:t>
      </w:r>
      <w:r w:rsidR="00941ADB">
        <w:rPr>
          <w:lang w:val="en-GB" w:eastAsia="en-US"/>
        </w:rPr>
        <w:t xml:space="preserve">for the </w:t>
      </w:r>
      <w:r>
        <w:rPr>
          <w:lang w:val="en-GB" w:eastAsia="en-US"/>
        </w:rPr>
        <w:t xml:space="preserve">system performance KPI </w:t>
      </w:r>
      <w:r w:rsidR="00941ADB">
        <w:rPr>
          <w:lang w:val="en-GB" w:eastAsia="en-US"/>
        </w:rPr>
        <w:t>feedback</w:t>
      </w:r>
      <w:r>
        <w:rPr>
          <w:lang w:val="en-GB" w:eastAsia="en-US"/>
        </w:rPr>
        <w:t xml:space="preserve">. FFS on the granularity of </w:t>
      </w:r>
      <w:r w:rsidR="00941ADB">
        <w:rPr>
          <w:lang w:val="en-GB" w:eastAsia="en-US"/>
        </w:rPr>
        <w:t xml:space="preserve">how a </w:t>
      </w:r>
      <w:r>
        <w:rPr>
          <w:lang w:val="en-GB" w:eastAsia="en-US"/>
        </w:rPr>
        <w:t>trend</w:t>
      </w:r>
      <w:r w:rsidR="00941ADB">
        <w:rPr>
          <w:lang w:val="en-GB" w:eastAsia="en-US"/>
        </w:rPr>
        <w:t xml:space="preserve"> could be defined</w:t>
      </w:r>
      <w:r>
        <w:rPr>
          <w:lang w:val="en-GB" w:eastAsia="en-US"/>
        </w:rPr>
        <w:t>.</w:t>
      </w:r>
    </w:p>
    <w:p w14:paraId="7A32A93C" w14:textId="2FF243C8" w:rsidR="00A30024" w:rsidRPr="00984C5D" w:rsidRDefault="0015255F" w:rsidP="00200DBC">
      <w:pPr>
        <w:spacing w:before="0" w:after="180"/>
      </w:pPr>
      <w:r>
        <w:t>The performance measurements for gNBs defined in TS 28.552 Section 5.1 [4]</w:t>
      </w:r>
      <w:r w:rsidRPr="0015255F">
        <w:t xml:space="preserve"> </w:t>
      </w:r>
      <w:r>
        <w:t xml:space="preserve">(e.g. packet delay, UE throughput, Mobility management, etc.) can be reported as system KPI feedbacks.  </w:t>
      </w:r>
    </w:p>
    <w:p w14:paraId="23BC99B4" w14:textId="50158360" w:rsidR="007C75B6" w:rsidRDefault="00A30024" w:rsidP="00200DBC">
      <w:pPr>
        <w:pStyle w:val="ProandOBs"/>
        <w:spacing w:before="0" w:after="180"/>
      </w:pPr>
      <w:r w:rsidRPr="003F225C">
        <w:t>Proposal</w:t>
      </w:r>
      <w:r w:rsidR="0015255F">
        <w:t xml:space="preserve"> 7</w:t>
      </w:r>
      <w:r w:rsidRPr="003F225C">
        <w:t xml:space="preserve">: </w:t>
      </w:r>
      <w:r w:rsidR="0015255F">
        <w:t>Define</w:t>
      </w:r>
      <w:r w:rsidR="001D3FFB">
        <w:t xml:space="preserve"> t</w:t>
      </w:r>
      <w:r w:rsidR="00C14194">
        <w:t xml:space="preserve">he trend of </w:t>
      </w:r>
      <w:r w:rsidR="0015255F">
        <w:t xml:space="preserve">the performance measurements </w:t>
      </w:r>
      <w:r>
        <w:t xml:space="preserve">defined in TS 28.552 [4] Section 5.1 as system KPI </w:t>
      </w:r>
      <w:r w:rsidR="0015255F">
        <w:t>feedback</w:t>
      </w:r>
      <w:r>
        <w:t>:</w:t>
      </w:r>
      <w:r w:rsidR="0015255F">
        <w:t xml:space="preserve"> e.g. </w:t>
      </w:r>
    </w:p>
    <w:p w14:paraId="25C28351" w14:textId="2DED9CBE" w:rsidR="00A30024" w:rsidRPr="007C75B6" w:rsidRDefault="00A30024" w:rsidP="00200DBC">
      <w:pPr>
        <w:pStyle w:val="ProandOBs"/>
        <w:numPr>
          <w:ilvl w:val="0"/>
          <w:numId w:val="33"/>
        </w:numPr>
        <w:spacing w:before="0" w:after="180"/>
        <w:contextualSpacing/>
      </w:pPr>
      <w:r w:rsidRPr="00FE12D0">
        <w:rPr>
          <w:szCs w:val="20"/>
        </w:rPr>
        <w:t>Packet delay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5.1.1.1</w:t>
      </w:r>
    </w:p>
    <w:p w14:paraId="32348727" w14:textId="77777777" w:rsidR="00A30024" w:rsidRPr="00FE12D0" w:rsidRDefault="00A30024" w:rsidP="00200DBC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UE throughput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5.1.1.3</w:t>
      </w:r>
    </w:p>
    <w:p w14:paraId="2431BD02" w14:textId="77777777" w:rsidR="00A30024" w:rsidRPr="00FE12D0" w:rsidRDefault="00A30024" w:rsidP="00200DBC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Mobility Management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5.1.1.6</w:t>
      </w:r>
    </w:p>
    <w:p w14:paraId="232CC767" w14:textId="77777777" w:rsidR="00A30024" w:rsidRPr="00FE12D0" w:rsidRDefault="00A30024" w:rsidP="00200DBC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Measurements related to MRO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5.1.1.25</w:t>
      </w:r>
    </w:p>
    <w:p w14:paraId="07EA6D73" w14:textId="77777777" w:rsidR="00A30024" w:rsidRPr="00FE12D0" w:rsidRDefault="00A30024" w:rsidP="00200DBC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PDCP Data Volume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5.1.2.1</w:t>
      </w:r>
    </w:p>
    <w:p w14:paraId="47757CA4" w14:textId="77777777" w:rsidR="00A30024" w:rsidRPr="00FE12D0" w:rsidRDefault="00A30024" w:rsidP="00200DBC">
      <w:pPr>
        <w:pStyle w:val="ProandOBs"/>
        <w:numPr>
          <w:ilvl w:val="0"/>
          <w:numId w:val="33"/>
        </w:numPr>
        <w:spacing w:before="0" w:after="180"/>
        <w:contextualSpacing/>
      </w:pPr>
      <w:r>
        <w:t>Packet loss rate, packet drop rate, packet delay in TS 28.552 [4] Section 5.1.3</w:t>
      </w:r>
    </w:p>
    <w:p w14:paraId="2248E796" w14:textId="09471839" w:rsidR="00D317DB" w:rsidRDefault="00D317DB" w:rsidP="00D317DB">
      <w:pPr>
        <w:pStyle w:val="Heading2"/>
      </w:pPr>
      <w:r>
        <w:t>UE performance feedback</w:t>
      </w:r>
      <w:r w:rsidR="00D37818">
        <w:t xml:space="preserve"> Report</w:t>
      </w:r>
    </w:p>
    <w:p w14:paraId="5F5BB16C" w14:textId="02025D74" w:rsidR="005A39D6" w:rsidRPr="00D56597" w:rsidRDefault="00FD4407" w:rsidP="00200DBC">
      <w:pPr>
        <w:spacing w:before="0" w:after="180"/>
      </w:pPr>
      <w:r>
        <w:t>In the companion contribution [</w:t>
      </w:r>
      <w:r w:rsidR="00676E74">
        <w:t>3</w:t>
      </w:r>
      <w:r>
        <w:t>], UE performance feedback is p</w:t>
      </w:r>
      <w:r w:rsidR="00F74512">
        <w:t xml:space="preserve">roposed to be requested </w:t>
      </w:r>
      <w:r w:rsidR="001952B6">
        <w:t>via Handover Request, while reported in a new procedure</w:t>
      </w:r>
      <w:r w:rsidR="001325E5">
        <w:t xml:space="preserve">. In </w:t>
      </w:r>
      <w:r w:rsidR="001952B6">
        <w:t xml:space="preserve">this section, we further discuss </w:t>
      </w:r>
      <w:r w:rsidR="00475571">
        <w:t>the stage-3 impact on Xn i</w:t>
      </w:r>
      <w:r w:rsidR="00B954B5">
        <w:t>nterface.</w:t>
      </w:r>
    </w:p>
    <w:p w14:paraId="65D05CB9" w14:textId="75993C16" w:rsidR="00B954B5" w:rsidRDefault="00B954B5" w:rsidP="00B954B5">
      <w:pPr>
        <w:pStyle w:val="Heading3"/>
      </w:pPr>
      <w:r>
        <w:t>Request Message</w:t>
      </w:r>
    </w:p>
    <w:p w14:paraId="2BF11514" w14:textId="21C2846E" w:rsidR="00B954B5" w:rsidRDefault="007C6902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 xml:space="preserve">If </w:t>
      </w:r>
      <w:r w:rsidR="009E1095">
        <w:rPr>
          <w:lang w:val="en-GB" w:eastAsia="en-US"/>
        </w:rPr>
        <w:t xml:space="preserve">one NG-RAN node decides to handover a UE to another NG-RAN node based on AI/ML model inference, </w:t>
      </w:r>
      <w:r w:rsidR="001325E5">
        <w:rPr>
          <w:lang w:val="en-GB" w:eastAsia="en-US"/>
        </w:rPr>
        <w:t xml:space="preserve">the </w:t>
      </w:r>
      <w:r w:rsidR="002D05B0">
        <w:rPr>
          <w:lang w:val="en-GB" w:eastAsia="en-US"/>
        </w:rPr>
        <w:t xml:space="preserve">Handover Preparation procedure is used to request </w:t>
      </w:r>
      <w:r w:rsidR="001325E5">
        <w:rPr>
          <w:lang w:val="en-GB" w:eastAsia="en-US"/>
        </w:rPr>
        <w:t xml:space="preserve">the </w:t>
      </w:r>
      <w:r w:rsidR="009210AA">
        <w:rPr>
          <w:lang w:val="en-GB" w:eastAsia="en-US"/>
        </w:rPr>
        <w:t>neighbouring NG-RAN node to establish necessary resource</w:t>
      </w:r>
      <w:r w:rsidR="0015255F">
        <w:rPr>
          <w:lang w:val="en-GB" w:eastAsia="en-US"/>
        </w:rPr>
        <w:t>s</w:t>
      </w:r>
      <w:r w:rsidR="009210AA">
        <w:rPr>
          <w:lang w:val="en-GB" w:eastAsia="en-US"/>
        </w:rPr>
        <w:t xml:space="preserve"> </w:t>
      </w:r>
      <w:r w:rsidR="00B73F90">
        <w:rPr>
          <w:lang w:val="en-GB" w:eastAsia="en-US"/>
        </w:rPr>
        <w:t>f</w:t>
      </w:r>
      <w:r w:rsidR="00832FF4">
        <w:rPr>
          <w:lang w:val="en-GB" w:eastAsia="en-US"/>
        </w:rPr>
        <w:t xml:space="preserve">or </w:t>
      </w:r>
      <w:r w:rsidR="00832FF4">
        <w:rPr>
          <w:lang w:val="en-GB" w:eastAsia="en-US"/>
        </w:rPr>
        <w:lastRenderedPageBreak/>
        <w:t xml:space="preserve">an upcoming handover. This procedure can also be used to request the neighbouring NG-RAN node </w:t>
      </w:r>
      <w:r w:rsidR="00244EB5">
        <w:rPr>
          <w:lang w:val="en-GB" w:eastAsia="en-US"/>
        </w:rPr>
        <w:t>to perform measurement</w:t>
      </w:r>
      <w:r w:rsidR="001325E5">
        <w:rPr>
          <w:lang w:val="en-GB" w:eastAsia="en-US"/>
        </w:rPr>
        <w:t>s</w:t>
      </w:r>
      <w:r w:rsidR="00244EB5">
        <w:rPr>
          <w:lang w:val="en-GB" w:eastAsia="en-US"/>
        </w:rPr>
        <w:t xml:space="preserve"> for this handed-over UE</w:t>
      </w:r>
      <w:r w:rsidR="001325E5">
        <w:rPr>
          <w:lang w:val="en-GB" w:eastAsia="en-US"/>
        </w:rPr>
        <w:t>'s performance feedback</w:t>
      </w:r>
      <w:r w:rsidR="00DC5548">
        <w:rPr>
          <w:lang w:val="en-GB" w:eastAsia="en-US"/>
        </w:rPr>
        <w:t>.</w:t>
      </w:r>
      <w:r w:rsidR="00B1063E">
        <w:rPr>
          <w:lang w:val="en-GB" w:eastAsia="en-US"/>
        </w:rPr>
        <w:t xml:space="preserve"> Then the target NG-RAN node can reply an acknowledg</w:t>
      </w:r>
      <w:r w:rsidR="0015255F">
        <w:rPr>
          <w:lang w:val="en-GB" w:eastAsia="en-US"/>
        </w:rPr>
        <w:t>ment</w:t>
      </w:r>
      <w:r w:rsidR="00B1063E">
        <w:rPr>
          <w:lang w:val="en-GB" w:eastAsia="en-US"/>
        </w:rPr>
        <w:t xml:space="preserve"> </w:t>
      </w:r>
      <w:r w:rsidR="00904FD9">
        <w:rPr>
          <w:lang w:val="en-GB" w:eastAsia="en-US"/>
        </w:rPr>
        <w:t>wh</w:t>
      </w:r>
      <w:r w:rsidR="00502000">
        <w:rPr>
          <w:lang w:val="en-GB" w:eastAsia="en-US"/>
        </w:rPr>
        <w:t>ether it can perform the corresponding measurement or not.</w:t>
      </w:r>
    </w:p>
    <w:p w14:paraId="75008322" w14:textId="3EFEBCEA" w:rsidR="00D93906" w:rsidRDefault="00754FEB" w:rsidP="00200DBC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Proposal</w:t>
      </w:r>
      <w:r w:rsidR="0015255F">
        <w:rPr>
          <w:lang w:val="en-GB" w:eastAsia="en-US"/>
        </w:rPr>
        <w:t xml:space="preserve"> 8</w:t>
      </w:r>
      <w:r>
        <w:rPr>
          <w:lang w:val="en-GB" w:eastAsia="en-US"/>
        </w:rPr>
        <w:t xml:space="preserve">: </w:t>
      </w:r>
      <w:r w:rsidR="00950B63">
        <w:rPr>
          <w:lang w:val="en-GB" w:eastAsia="en-US"/>
        </w:rPr>
        <w:t>I</w:t>
      </w:r>
      <w:r w:rsidR="00190626">
        <w:rPr>
          <w:lang w:val="en-GB" w:eastAsia="en-US"/>
        </w:rPr>
        <w:t xml:space="preserve">ntroduce a new IE “UE performance feedback request” in </w:t>
      </w:r>
      <w:r w:rsidR="001325E5">
        <w:rPr>
          <w:lang w:val="en-GB" w:eastAsia="en-US"/>
        </w:rPr>
        <w:t xml:space="preserve">the </w:t>
      </w:r>
      <w:r w:rsidR="00190626">
        <w:rPr>
          <w:lang w:val="en-GB" w:eastAsia="en-US"/>
        </w:rPr>
        <w:t xml:space="preserve">Handover Request message to initiate </w:t>
      </w:r>
      <w:r w:rsidR="001325E5">
        <w:rPr>
          <w:lang w:val="en-GB" w:eastAsia="en-US"/>
        </w:rPr>
        <w:t xml:space="preserve">the </w:t>
      </w:r>
      <w:r w:rsidR="00190626">
        <w:rPr>
          <w:lang w:val="en-GB" w:eastAsia="en-US"/>
        </w:rPr>
        <w:t>target NG-RAN node</w:t>
      </w:r>
      <w:r w:rsidR="00D93906">
        <w:rPr>
          <w:lang w:val="en-GB" w:eastAsia="en-US"/>
        </w:rPr>
        <w:t xml:space="preserve"> to measure </w:t>
      </w:r>
      <w:r w:rsidR="001325E5">
        <w:rPr>
          <w:lang w:val="en-GB" w:eastAsia="en-US"/>
        </w:rPr>
        <w:t xml:space="preserve">the </w:t>
      </w:r>
      <w:r w:rsidR="00D93906">
        <w:rPr>
          <w:lang w:val="en-GB" w:eastAsia="en-US"/>
        </w:rPr>
        <w:t>handed-over UE</w:t>
      </w:r>
      <w:r w:rsidR="001325E5">
        <w:rPr>
          <w:lang w:val="en-GB" w:eastAsia="en-US"/>
        </w:rPr>
        <w:t>'s</w:t>
      </w:r>
      <w:r w:rsidR="00D93906">
        <w:rPr>
          <w:lang w:val="en-GB" w:eastAsia="en-US"/>
        </w:rPr>
        <w:t xml:space="preserve"> performance.</w:t>
      </w:r>
      <w:r w:rsidR="00190626">
        <w:rPr>
          <w:lang w:val="en-GB" w:eastAsia="en-US"/>
        </w:rPr>
        <w:t xml:space="preserve"> </w:t>
      </w:r>
      <w:r w:rsidR="002F5106">
        <w:rPr>
          <w:lang w:val="en-GB" w:eastAsia="en-US"/>
        </w:rPr>
        <w:t>Introduce a new IE “UE performance feedback acknowle</w:t>
      </w:r>
      <w:r w:rsidR="00FE4729">
        <w:rPr>
          <w:lang w:val="en-GB" w:eastAsia="en-US"/>
        </w:rPr>
        <w:t>d</w:t>
      </w:r>
      <w:r w:rsidR="002F5106">
        <w:rPr>
          <w:lang w:val="en-GB" w:eastAsia="en-US"/>
        </w:rPr>
        <w:t>ge”</w:t>
      </w:r>
      <w:r w:rsidR="00FE4729">
        <w:rPr>
          <w:lang w:val="en-GB" w:eastAsia="en-US"/>
        </w:rPr>
        <w:t xml:space="preserve"> in </w:t>
      </w:r>
      <w:r w:rsidR="001325E5">
        <w:rPr>
          <w:lang w:val="en-GB" w:eastAsia="en-US"/>
        </w:rPr>
        <w:t xml:space="preserve">the </w:t>
      </w:r>
      <w:r w:rsidR="00FE4729">
        <w:rPr>
          <w:lang w:val="en-GB" w:eastAsia="en-US"/>
        </w:rPr>
        <w:t xml:space="preserve">Handover </w:t>
      </w:r>
      <w:r w:rsidR="00A00295">
        <w:rPr>
          <w:lang w:val="en-GB" w:eastAsia="en-US"/>
        </w:rPr>
        <w:t>Request Acknowledge message to confirm a successful UE performance measurement</w:t>
      </w:r>
      <w:r w:rsidR="006D58E3">
        <w:rPr>
          <w:lang w:val="en-GB" w:eastAsia="en-US"/>
        </w:rPr>
        <w:t xml:space="preserve"> establishment.</w:t>
      </w:r>
    </w:p>
    <w:p w14:paraId="6D7AC187" w14:textId="4C0A90CF" w:rsidR="00B954B5" w:rsidRPr="00B954B5" w:rsidRDefault="0062797D" w:rsidP="00B954B5">
      <w:pPr>
        <w:pStyle w:val="Heading3"/>
      </w:pPr>
      <w:r>
        <w:t>New Reporting Procedure</w:t>
      </w:r>
    </w:p>
    <w:p w14:paraId="2F0620A9" w14:textId="3E5F2563" w:rsidR="002F0CC0" w:rsidRDefault="000F1200" w:rsidP="00200DBC">
      <w:pPr>
        <w:spacing w:before="0" w:after="180"/>
      </w:pPr>
      <w:r>
        <w:t>A new procedure is proposed for UE performance feedback reporting</w:t>
      </w:r>
      <w:r w:rsidR="001325E5">
        <w:t xml:space="preserve"> </w:t>
      </w:r>
      <w:r w:rsidR="0015255F">
        <w:t xml:space="preserve">as discussed in our companion paper </w:t>
      </w:r>
      <w:r w:rsidR="001325E5">
        <w:t>[3]</w:t>
      </w:r>
      <w:r w:rsidR="00567893">
        <w:t>.</w:t>
      </w:r>
      <w:r w:rsidR="00A106C4">
        <w:t xml:space="preserve"> </w:t>
      </w:r>
    </w:p>
    <w:p w14:paraId="6469FF75" w14:textId="19899A96" w:rsidR="000F7E20" w:rsidRDefault="002F0CC0" w:rsidP="00200DBC">
      <w:pPr>
        <w:spacing w:before="0" w:after="180"/>
        <w:rPr>
          <w:lang w:val="en-GB" w:eastAsia="en-US"/>
        </w:rPr>
      </w:pPr>
      <w:r>
        <w:rPr>
          <w:lang w:val="en-GB" w:eastAsia="en-US"/>
        </w:rPr>
        <w:t>Different from other AI/ML information (e.g. predicted information), the source NG-RAN node already knows the handed-over UE’s performance before its handover. To understand how well the UE is behaved after its handover for</w:t>
      </w:r>
      <w:r w:rsidR="00882015">
        <w:rPr>
          <w:lang w:val="en-GB" w:eastAsia="en-US"/>
        </w:rPr>
        <w:t xml:space="preserve"> </w:t>
      </w:r>
      <w:r>
        <w:rPr>
          <w:lang w:val="en-GB" w:eastAsia="en-US"/>
        </w:rPr>
        <w:t xml:space="preserve">AI/ML model retraining, the source NG-RAN node needs UE performance feedback from the target NG-RAN node and </w:t>
      </w:r>
      <w:r w:rsidR="0015255F">
        <w:rPr>
          <w:lang w:val="en-GB" w:eastAsia="en-US"/>
        </w:rPr>
        <w:t xml:space="preserve">needs to </w:t>
      </w:r>
      <w:r>
        <w:rPr>
          <w:lang w:val="en-GB" w:eastAsia="en-US"/>
        </w:rPr>
        <w:t xml:space="preserve">compare with its original performance before handover. </w:t>
      </w:r>
      <w:r w:rsidR="000F7E20">
        <w:rPr>
          <w:lang w:val="en-GB" w:eastAsia="en-US"/>
        </w:rPr>
        <w:t xml:space="preserve">It can either be </w:t>
      </w:r>
      <w:r w:rsidR="00035D9A">
        <w:rPr>
          <w:lang w:val="en-GB" w:eastAsia="en-US"/>
        </w:rPr>
        <w:t>one-time feedback</w:t>
      </w:r>
      <w:r w:rsidR="000F7E20">
        <w:rPr>
          <w:lang w:val="en-GB" w:eastAsia="en-US"/>
        </w:rPr>
        <w:t xml:space="preserve"> or </w:t>
      </w:r>
      <w:r w:rsidR="00035D9A">
        <w:rPr>
          <w:lang w:val="en-GB" w:eastAsia="en-US"/>
        </w:rPr>
        <w:t>periodical feedback</w:t>
      </w:r>
      <w:r w:rsidR="000F7E20">
        <w:rPr>
          <w:lang w:val="en-GB" w:eastAsia="en-US"/>
        </w:rPr>
        <w:t>.</w:t>
      </w:r>
    </w:p>
    <w:p w14:paraId="4C2324C0" w14:textId="26E0AF6C" w:rsidR="002F0CC0" w:rsidRDefault="000F7E20" w:rsidP="00200DBC">
      <w:pPr>
        <w:spacing w:before="0" w:after="180"/>
      </w:pPr>
      <w:r>
        <w:rPr>
          <w:lang w:val="en-GB" w:eastAsia="en-US"/>
        </w:rPr>
        <w:t xml:space="preserve">If </w:t>
      </w:r>
      <w:r w:rsidR="002F0CC0">
        <w:rPr>
          <w:lang w:val="en-GB" w:eastAsia="en-US"/>
        </w:rPr>
        <w:t xml:space="preserve">it’s </w:t>
      </w:r>
      <w:r w:rsidR="002F6348">
        <w:rPr>
          <w:lang w:val="en-GB" w:eastAsia="en-US"/>
        </w:rPr>
        <w:t>one-time feedback</w:t>
      </w:r>
      <w:r w:rsidR="002F0CC0">
        <w:rPr>
          <w:lang w:val="en-GB" w:eastAsia="en-US"/>
        </w:rPr>
        <w:t>, the source NG-RAN node can indicate the timing information to the target NG-RAN node of when this information needs to be provided.</w:t>
      </w:r>
      <w:r w:rsidR="00F942A5">
        <w:rPr>
          <w:lang w:val="en-GB" w:eastAsia="en-US"/>
        </w:rPr>
        <w:t xml:space="preserve"> </w:t>
      </w:r>
      <w:r w:rsidR="00F942A5">
        <w:t>The target NG-RAN node may encode the average value of the corresponding measurement in this</w:t>
      </w:r>
      <w:r w:rsidR="0015255F">
        <w:t xml:space="preserve"> new</w:t>
      </w:r>
      <w:r w:rsidR="00F942A5">
        <w:t xml:space="preserve"> “UE Performance Feedback Report” message and then send to the source NG-RAN node at the requested timing.</w:t>
      </w:r>
      <w:r>
        <w:t xml:space="preserve"> </w:t>
      </w:r>
    </w:p>
    <w:p w14:paraId="598B7DB9" w14:textId="14B6794F" w:rsidR="000F7E20" w:rsidRPr="00F942A5" w:rsidRDefault="000F7E20" w:rsidP="00200DBC">
      <w:pPr>
        <w:spacing w:before="0" w:after="180"/>
      </w:pPr>
      <w:r>
        <w:t xml:space="preserve">If it’s </w:t>
      </w:r>
      <w:r w:rsidR="002F6348">
        <w:t>periodical feedback</w:t>
      </w:r>
      <w:r>
        <w:t xml:space="preserve">, </w:t>
      </w:r>
      <w:r w:rsidR="009231B8">
        <w:t xml:space="preserve">a periodic information </w:t>
      </w:r>
      <w:r w:rsidR="0015255F">
        <w:t>needs to be</w:t>
      </w:r>
      <w:r w:rsidR="009231B8">
        <w:t xml:space="preserve"> configured by source NG-RAN node together with </w:t>
      </w:r>
      <w:r w:rsidR="00B256C2">
        <w:t>feedback request.</w:t>
      </w:r>
    </w:p>
    <w:p w14:paraId="73ACACFE" w14:textId="5D71D589" w:rsidR="002F0CC0" w:rsidRPr="00817C72" w:rsidRDefault="002F0CC0" w:rsidP="00200DBC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Proposal</w:t>
      </w:r>
      <w:r w:rsidR="0015255F">
        <w:rPr>
          <w:lang w:val="en-GB" w:eastAsia="en-US"/>
        </w:rPr>
        <w:t xml:space="preserve"> 9</w:t>
      </w:r>
      <w:r>
        <w:rPr>
          <w:lang w:val="en-GB" w:eastAsia="en-US"/>
        </w:rPr>
        <w:t xml:space="preserve">: </w:t>
      </w:r>
      <w:r w:rsidR="001325E5">
        <w:rPr>
          <w:lang w:val="en-GB" w:eastAsia="en-US"/>
        </w:rPr>
        <w:t xml:space="preserve">Define the </w:t>
      </w:r>
      <w:r>
        <w:rPr>
          <w:lang w:val="en-GB" w:eastAsia="en-US"/>
        </w:rPr>
        <w:t xml:space="preserve">UE performance feedback </w:t>
      </w:r>
      <w:r w:rsidR="001325E5">
        <w:rPr>
          <w:lang w:val="en-GB" w:eastAsia="en-US"/>
        </w:rPr>
        <w:t>as "</w:t>
      </w:r>
      <w:r>
        <w:rPr>
          <w:lang w:val="en-GB" w:eastAsia="en-US"/>
        </w:rPr>
        <w:t>one-</w:t>
      </w:r>
      <w:r w:rsidR="00E92E25">
        <w:rPr>
          <w:lang w:val="en-GB" w:eastAsia="en-US"/>
        </w:rPr>
        <w:t>time</w:t>
      </w:r>
      <w:r w:rsidR="001325E5">
        <w:rPr>
          <w:lang w:val="en-GB" w:eastAsia="en-US"/>
        </w:rPr>
        <w:t>"</w:t>
      </w:r>
      <w:r>
        <w:rPr>
          <w:lang w:val="en-GB" w:eastAsia="en-US"/>
        </w:rPr>
        <w:t xml:space="preserve"> feedback</w:t>
      </w:r>
      <w:r w:rsidR="00B256C2">
        <w:rPr>
          <w:lang w:val="en-GB" w:eastAsia="en-US"/>
        </w:rPr>
        <w:t xml:space="preserve"> and/or </w:t>
      </w:r>
      <w:r w:rsidR="0015255F">
        <w:rPr>
          <w:lang w:val="en-GB" w:eastAsia="en-US"/>
        </w:rPr>
        <w:t>"</w:t>
      </w:r>
      <w:r w:rsidR="00B256C2">
        <w:rPr>
          <w:lang w:val="en-GB" w:eastAsia="en-US"/>
        </w:rPr>
        <w:t>periodical</w:t>
      </w:r>
      <w:r w:rsidR="0015255F">
        <w:rPr>
          <w:lang w:val="en-GB" w:eastAsia="en-US"/>
        </w:rPr>
        <w:t>"</w:t>
      </w:r>
      <w:r w:rsidR="00B256C2">
        <w:rPr>
          <w:lang w:val="en-GB" w:eastAsia="en-US"/>
        </w:rPr>
        <w:t xml:space="preserve"> feedback</w:t>
      </w:r>
      <w:r>
        <w:rPr>
          <w:lang w:val="en-GB" w:eastAsia="en-US"/>
        </w:rPr>
        <w:t xml:space="preserve">. </w:t>
      </w:r>
      <w:r w:rsidR="001325E5">
        <w:rPr>
          <w:lang w:val="en-GB" w:eastAsia="en-US"/>
        </w:rPr>
        <w:t xml:space="preserve">The source </w:t>
      </w:r>
      <w:r>
        <w:rPr>
          <w:lang w:val="en-GB" w:eastAsia="en-US"/>
        </w:rPr>
        <w:t xml:space="preserve">NG-RAN node includes a timing information in </w:t>
      </w:r>
      <w:r w:rsidR="001325E5">
        <w:rPr>
          <w:lang w:val="en-GB" w:eastAsia="en-US"/>
        </w:rPr>
        <w:t xml:space="preserve">the Handover </w:t>
      </w:r>
      <w:r>
        <w:rPr>
          <w:lang w:val="en-GB" w:eastAsia="en-US"/>
        </w:rPr>
        <w:t xml:space="preserve">Request </w:t>
      </w:r>
      <w:r w:rsidR="001325E5">
        <w:rPr>
          <w:lang w:val="en-GB" w:eastAsia="en-US"/>
        </w:rPr>
        <w:t xml:space="preserve">message to indicate </w:t>
      </w:r>
      <w:r>
        <w:rPr>
          <w:lang w:val="en-GB" w:eastAsia="en-US"/>
        </w:rPr>
        <w:t xml:space="preserve">when </w:t>
      </w:r>
      <w:r w:rsidR="0015255F">
        <w:rPr>
          <w:lang w:val="en-GB" w:eastAsia="en-US"/>
        </w:rPr>
        <w:t>the feedback</w:t>
      </w:r>
      <w:r>
        <w:rPr>
          <w:lang w:val="en-GB" w:eastAsia="en-US"/>
        </w:rPr>
        <w:t xml:space="preserve"> should be provided by the target NG-RAN node</w:t>
      </w:r>
      <w:r w:rsidR="002F6348">
        <w:rPr>
          <w:lang w:val="en-GB" w:eastAsia="en-US"/>
        </w:rPr>
        <w:t xml:space="preserve"> and/or </w:t>
      </w:r>
      <w:r w:rsidR="0015255F">
        <w:rPr>
          <w:lang w:val="en-GB" w:eastAsia="en-US"/>
        </w:rPr>
        <w:t xml:space="preserve">by </w:t>
      </w:r>
      <w:r w:rsidR="002F6348">
        <w:rPr>
          <w:lang w:val="en-GB" w:eastAsia="en-US"/>
        </w:rPr>
        <w:t>the periodicity</w:t>
      </w:r>
      <w:r>
        <w:rPr>
          <w:lang w:val="en-GB" w:eastAsia="en-US"/>
        </w:rPr>
        <w:t>.</w:t>
      </w:r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5756A4CA" w:rsidR="00456B35" w:rsidRPr="008C16BE" w:rsidRDefault="00254CB6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In this contribution, </w:t>
      </w:r>
      <w:r w:rsidR="002F5FC3" w:rsidRPr="008C16BE">
        <w:rPr>
          <w:rFonts w:eastAsia="SimSun" w:cs="Times New Roman"/>
          <w:szCs w:val="20"/>
        </w:rPr>
        <w:t xml:space="preserve">we </w:t>
      </w:r>
      <w:r w:rsidR="00F50561" w:rsidRPr="008C16BE">
        <w:rPr>
          <w:rFonts w:eastAsia="SimSun" w:cs="Times New Roman"/>
          <w:szCs w:val="20"/>
        </w:rPr>
        <w:t>discussed</w:t>
      </w:r>
      <w:r w:rsidR="00F069A4" w:rsidRPr="00F069A4">
        <w:t xml:space="preserve"> </w:t>
      </w:r>
      <w:r w:rsidR="00F069A4" w:rsidRPr="00F069A4">
        <w:rPr>
          <w:rFonts w:eastAsia="SimSun" w:cs="Times New Roman"/>
          <w:szCs w:val="20"/>
        </w:rPr>
        <w:t xml:space="preserve">the </w:t>
      </w:r>
      <w:r w:rsidR="007A4323">
        <w:rPr>
          <w:rFonts w:eastAsia="SimSun" w:cs="Times New Roman"/>
          <w:szCs w:val="20"/>
        </w:rPr>
        <w:t>new procedure used for AI/ML information.</w:t>
      </w:r>
    </w:p>
    <w:p w14:paraId="724BCBE3" w14:textId="31FCD0D2" w:rsidR="003363FB" w:rsidRDefault="003363FB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>We propose the following</w:t>
      </w:r>
      <w:r w:rsidR="00AC7680" w:rsidRPr="008C16BE">
        <w:rPr>
          <w:rFonts w:eastAsia="SimSun" w:cs="Times New Roman"/>
          <w:szCs w:val="20"/>
        </w:rPr>
        <w:t xml:space="preserve"> </w:t>
      </w:r>
      <w:r w:rsidR="00547951" w:rsidRPr="008C16BE">
        <w:rPr>
          <w:rFonts w:eastAsia="SimSun" w:cs="Times New Roman"/>
          <w:szCs w:val="20"/>
        </w:rPr>
        <w:t xml:space="preserve">observations and </w:t>
      </w:r>
      <w:r w:rsidR="00AC7680" w:rsidRPr="008C16BE">
        <w:rPr>
          <w:rFonts w:eastAsia="SimSun" w:cs="Times New Roman"/>
          <w:szCs w:val="20"/>
        </w:rPr>
        <w:t>proposals:</w:t>
      </w:r>
    </w:p>
    <w:p w14:paraId="077D75E4" w14:textId="77777777" w:rsidR="00D00B94" w:rsidRPr="00034FA9" w:rsidRDefault="00D00B94">
      <w:pPr>
        <w:pStyle w:val="ProandOBs"/>
        <w:spacing w:before="0" w:after="180"/>
      </w:pPr>
      <w:r w:rsidRPr="00034FA9">
        <w:t>Observation</w:t>
      </w:r>
      <w:r>
        <w:t xml:space="preserve"> 1</w:t>
      </w:r>
      <w:r w:rsidRPr="00034FA9">
        <w:t xml:space="preserve">: </w:t>
      </w:r>
      <w:r>
        <w:t>To generate inference output considering a neighbouring NG-RAN node's future status, the current NG-RAN node should be able to request the predicted data from the neighbouring NG-RAN node valid for the same timing as its target inference output.</w:t>
      </w:r>
    </w:p>
    <w:p w14:paraId="67210F3B" w14:textId="77777777" w:rsidR="00D00B94" w:rsidRDefault="00D00B94">
      <w:pPr>
        <w:pStyle w:val="ProandOBs"/>
        <w:spacing w:before="0" w:after="180"/>
        <w:rPr>
          <w:lang w:val="en-GB"/>
        </w:rPr>
      </w:pPr>
      <w:r w:rsidRPr="000E0B63">
        <w:rPr>
          <w:lang w:val="en-GB"/>
        </w:rPr>
        <w:t>Proposal</w:t>
      </w:r>
      <w:r>
        <w:rPr>
          <w:lang w:val="en-GB"/>
        </w:rPr>
        <w:t xml:space="preserve"> 1</w:t>
      </w:r>
      <w:r w:rsidRPr="000E0B63">
        <w:rPr>
          <w:lang w:val="en-GB"/>
        </w:rPr>
        <w:t xml:space="preserve">: </w:t>
      </w:r>
      <w:r>
        <w:rPr>
          <w:lang w:val="en-GB"/>
        </w:rPr>
        <w:t>The requested timing</w:t>
      </w:r>
      <w:r w:rsidRPr="000E0B63">
        <w:rPr>
          <w:lang w:val="en-GB"/>
        </w:rPr>
        <w:t xml:space="preserve"> </w:t>
      </w:r>
      <w:r>
        <w:rPr>
          <w:lang w:val="en-GB"/>
        </w:rPr>
        <w:t>that</w:t>
      </w:r>
      <w:r w:rsidRPr="000E0B63">
        <w:rPr>
          <w:lang w:val="en-GB"/>
        </w:rPr>
        <w:t xml:space="preserve"> </w:t>
      </w:r>
      <w:r>
        <w:rPr>
          <w:lang w:val="en-GB"/>
        </w:rPr>
        <w:t xml:space="preserve">the </w:t>
      </w:r>
      <w:r w:rsidRPr="000E0B63">
        <w:rPr>
          <w:lang w:val="en-GB"/>
        </w:rPr>
        <w:t xml:space="preserve">predicted data </w:t>
      </w:r>
      <w:r>
        <w:rPr>
          <w:lang w:val="en-GB"/>
        </w:rPr>
        <w:t>(model inference output) should be valid for is i</w:t>
      </w:r>
      <w:r w:rsidRPr="000E0B63">
        <w:rPr>
          <w:lang w:val="en-GB"/>
        </w:rPr>
        <w:t xml:space="preserve">ncluded in the </w:t>
      </w:r>
      <w:r>
        <w:rPr>
          <w:lang w:val="en-GB"/>
        </w:rPr>
        <w:t xml:space="preserve">request </w:t>
      </w:r>
      <w:r w:rsidRPr="000E0B63">
        <w:rPr>
          <w:lang w:val="en-GB"/>
        </w:rPr>
        <w:t>message of</w:t>
      </w:r>
      <w:r>
        <w:rPr>
          <w:lang w:val="en-GB"/>
        </w:rPr>
        <w:t xml:space="preserve"> the</w:t>
      </w:r>
      <w:r w:rsidRPr="000E0B63">
        <w:rPr>
          <w:lang w:val="en-GB"/>
        </w:rPr>
        <w:t xml:space="preserve"> </w:t>
      </w:r>
      <w:r>
        <w:rPr>
          <w:lang w:val="en-GB"/>
        </w:rPr>
        <w:t>new procedure used for AI/ML information.</w:t>
      </w:r>
      <w:r w:rsidRPr="000E0B63">
        <w:rPr>
          <w:lang w:val="en-GB"/>
        </w:rPr>
        <w:t xml:space="preserve"> </w:t>
      </w:r>
    </w:p>
    <w:p w14:paraId="60B03EB9" w14:textId="77777777" w:rsidR="00D00B94" w:rsidRDefault="00D00B94">
      <w:pPr>
        <w:pStyle w:val="ProandOBs"/>
        <w:spacing w:before="0" w:after="180"/>
      </w:pPr>
      <w:r>
        <w:t>Proposal 2: The source NG-RAN node includes the validity duration of the requested predicted data in the request message of the new procedure used for AI/ML information. FFS on whether the target NG-RAN node reports an average value or a list of predicted information with the corresponding validity time.</w:t>
      </w:r>
    </w:p>
    <w:p w14:paraId="138B3160" w14:textId="77777777" w:rsidR="00D00B94" w:rsidRPr="00E9153D" w:rsidRDefault="00D00B94">
      <w:pPr>
        <w:pStyle w:val="ProandOBs"/>
        <w:spacing w:before="0" w:after="180"/>
      </w:pPr>
      <w:r>
        <w:rPr>
          <w:lang w:val="en-GB"/>
        </w:rPr>
        <w:t>Observation 2</w:t>
      </w:r>
      <w:r w:rsidRPr="000E0B63" w:rsidDel="00DE5334">
        <w:rPr>
          <w:lang w:val="en-GB"/>
        </w:rPr>
        <w:t xml:space="preserve">: </w:t>
      </w:r>
      <w:r w:rsidDel="00DE5334">
        <w:rPr>
          <w:lang w:val="en-GB"/>
        </w:rPr>
        <w:t xml:space="preserve">The </w:t>
      </w:r>
      <w:r>
        <w:rPr>
          <w:lang w:val="en-GB"/>
        </w:rPr>
        <w:t xml:space="preserve">request </w:t>
      </w:r>
      <w:r w:rsidDel="00DE5334">
        <w:rPr>
          <w:lang w:val="en-GB"/>
        </w:rPr>
        <w:t xml:space="preserve">message </w:t>
      </w:r>
      <w:r>
        <w:rPr>
          <w:lang w:val="en-GB"/>
        </w:rPr>
        <w:t>shall</w:t>
      </w:r>
      <w:r w:rsidDel="00DE5334">
        <w:rPr>
          <w:lang w:val="en-GB"/>
        </w:rPr>
        <w:t xml:space="preserve"> trigger Model Inference at the AI/ML capable neighbouring NG-RAN node if the requested predicted information is not available.</w:t>
      </w:r>
      <w:r>
        <w:rPr>
          <w:lang w:val="en-GB"/>
        </w:rPr>
        <w:t xml:space="preserve"> </w:t>
      </w:r>
      <w:r w:rsidRPr="00601C39">
        <w:rPr>
          <w:lang w:val="en-GB"/>
        </w:rPr>
        <w:t>Otherwise, the requested NG-RAN node shall reject the Predicted Information Request procedure.</w:t>
      </w:r>
    </w:p>
    <w:p w14:paraId="5DF1DE8E" w14:textId="77777777" w:rsidR="00D00B94" w:rsidRPr="009160FE" w:rsidRDefault="00D00B94">
      <w:pPr>
        <w:pStyle w:val="ProandOBs"/>
        <w:spacing w:before="0" w:after="180"/>
        <w:rPr>
          <w:lang w:val="en-GB"/>
        </w:rPr>
      </w:pPr>
      <w:r w:rsidRPr="000E0B63">
        <w:rPr>
          <w:lang w:val="en-GB"/>
        </w:rPr>
        <w:t>Proposal</w:t>
      </w:r>
      <w:r>
        <w:rPr>
          <w:lang w:val="en-GB"/>
        </w:rPr>
        <w:t xml:space="preserve"> 3</w:t>
      </w:r>
      <w:r w:rsidRPr="000E0B63">
        <w:rPr>
          <w:lang w:val="en-GB"/>
        </w:rPr>
        <w:t xml:space="preserve">: </w:t>
      </w:r>
      <w:r>
        <w:rPr>
          <w:lang w:val="en-GB"/>
        </w:rPr>
        <w:t>The Predicted Information Failure message should be supported if the requested predicted information cannot be made available for the requested timing and duration.</w:t>
      </w:r>
    </w:p>
    <w:p w14:paraId="40DCCD63" w14:textId="77777777" w:rsidR="00D00B94" w:rsidRDefault="00D00B94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Observation 3: The timing information is unnecessary when requesting "current" energy efficiency from the neighboring nodes.</w:t>
      </w:r>
    </w:p>
    <w:p w14:paraId="775B8D3D" w14:textId="77777777" w:rsidR="00D00B94" w:rsidRDefault="00D00B94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Observation 4: Energy efficiency is also a type of resource to an NG-RAN node.</w:t>
      </w:r>
    </w:p>
    <w:p w14:paraId="0EF4C32D" w14:textId="77777777" w:rsidR="00D00B94" w:rsidRPr="00263E1B" w:rsidRDefault="00D00B94">
      <w:pPr>
        <w:pStyle w:val="ProandOBs"/>
        <w:spacing w:before="0" w:after="180"/>
      </w:pPr>
      <w:r w:rsidRPr="003F225C">
        <w:lastRenderedPageBreak/>
        <w:t>Proposal</w:t>
      </w:r>
      <w:r>
        <w:t xml:space="preserve"> 4</w:t>
      </w:r>
      <w:r w:rsidRPr="003F225C">
        <w:t xml:space="preserve">: </w:t>
      </w:r>
      <w:r>
        <w:t xml:space="preserve">Enhance the Resource Status Update message to carry the current energy efficiency. Introduce a new bit within the </w:t>
      </w:r>
      <w:r w:rsidRPr="003F225C">
        <w:rPr>
          <w:i/>
          <w:iCs/>
        </w:rPr>
        <w:t>Report Characteristics</w:t>
      </w:r>
      <w:r w:rsidRPr="003F225C">
        <w:t xml:space="preserve"> to request </w:t>
      </w:r>
      <w:r>
        <w:t xml:space="preserve">the current status of </w:t>
      </w:r>
      <w:r w:rsidRPr="003F225C">
        <w:t>energy efficiency</w:t>
      </w:r>
      <w:r>
        <w:t xml:space="preserve"> in the Resource Status Request message</w:t>
      </w:r>
      <w:r w:rsidRPr="003F225C">
        <w:t>.</w:t>
      </w:r>
    </w:p>
    <w:p w14:paraId="3AAE818B" w14:textId="77777777" w:rsidR="00D00B94" w:rsidRPr="00263E1B" w:rsidRDefault="00D00B94">
      <w:pPr>
        <w:pStyle w:val="ProandOBs"/>
        <w:spacing w:before="0" w:after="180"/>
      </w:pPr>
      <w:r w:rsidRPr="003F225C">
        <w:t>Proposal</w:t>
      </w:r>
      <w:r>
        <w:t xml:space="preserve"> 5</w:t>
      </w:r>
      <w:r w:rsidRPr="003F225C">
        <w:t xml:space="preserve">: </w:t>
      </w:r>
      <w:r>
        <w:t xml:space="preserve">Enhance the Resource Status Update message to carry the system performance feedback. Introduce a new bit within the </w:t>
      </w:r>
      <w:r w:rsidRPr="003F225C">
        <w:rPr>
          <w:i/>
          <w:iCs/>
        </w:rPr>
        <w:t>Report Characteristics</w:t>
      </w:r>
      <w:r w:rsidRPr="003F225C">
        <w:t xml:space="preserve"> to request </w:t>
      </w:r>
      <w:r>
        <w:t>the system performance feedback in the Resource Status Request message</w:t>
      </w:r>
      <w:r w:rsidRPr="003F225C">
        <w:t>.</w:t>
      </w:r>
    </w:p>
    <w:p w14:paraId="52D4BA2E" w14:textId="77777777" w:rsidR="00D00B94" w:rsidRDefault="00D00B94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 xml:space="preserve">Observation 5: With respect to system performance KPIs, there is no clear unified boundary on whether a system is doing good or bad based on absolute measurements provided by each neighboring NG-RAN node. Receiving one-time accurate measurement value of system performance from the neighboring NG-RAN node would not help the source correctly understand the performance impact of the handed-over UE. </w:t>
      </w:r>
    </w:p>
    <w:p w14:paraId="588B686C" w14:textId="77777777" w:rsidR="00D00B94" w:rsidRDefault="00D00B94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Observation 6: The different NG-RAN nodes may have their own different performance focus. The source NG-RAN node may not know how much impact it would mean to the target NG-RAN node, even if it calculates the delta between the target node’s system feedback information.</w:t>
      </w:r>
    </w:p>
    <w:p w14:paraId="7DDC7181" w14:textId="77777777" w:rsidR="00D00B94" w:rsidRDefault="00D00B94">
      <w:pPr>
        <w:pStyle w:val="ProandOBs"/>
        <w:spacing w:before="0" w:after="180"/>
        <w:rPr>
          <w:lang w:val="en-GB" w:eastAsia="en-US"/>
        </w:rPr>
      </w:pPr>
      <w:r>
        <w:rPr>
          <w:lang w:val="en-GB" w:eastAsia="en-US"/>
        </w:rPr>
        <w:t>Proposal 6: Use “trend of system performance” rather than absolute measurement values as for the system performance KPI feedback. FFS on the granularity of how a trend could be defined.</w:t>
      </w:r>
    </w:p>
    <w:p w14:paraId="5DF6311C" w14:textId="77777777" w:rsidR="00D00B94" w:rsidRDefault="00D00B94">
      <w:pPr>
        <w:pStyle w:val="ProandOBs"/>
        <w:spacing w:before="0" w:after="180"/>
      </w:pPr>
      <w:r w:rsidRPr="003F225C">
        <w:t>Proposal</w:t>
      </w:r>
      <w:r>
        <w:t xml:space="preserve"> 7</w:t>
      </w:r>
      <w:r w:rsidRPr="003F225C">
        <w:t xml:space="preserve">: </w:t>
      </w:r>
      <w:r>
        <w:t xml:space="preserve">Define the trend of the performance measurements defined in TS 28.552 [4] Section 5.1 as system KPI feedback: e.g. </w:t>
      </w:r>
    </w:p>
    <w:p w14:paraId="48C6F901" w14:textId="77777777" w:rsidR="00D00B94" w:rsidRPr="007C75B6" w:rsidRDefault="00D00B94">
      <w:pPr>
        <w:pStyle w:val="ProandOBs"/>
        <w:numPr>
          <w:ilvl w:val="0"/>
          <w:numId w:val="33"/>
        </w:numPr>
        <w:spacing w:before="0" w:after="180"/>
        <w:contextualSpacing/>
      </w:pPr>
      <w:r w:rsidRPr="00FE12D0">
        <w:rPr>
          <w:szCs w:val="20"/>
        </w:rPr>
        <w:t>Packet delay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5.1.1.1</w:t>
      </w:r>
    </w:p>
    <w:p w14:paraId="144B828B" w14:textId="77777777" w:rsidR="00D00B94" w:rsidRPr="00FE12D0" w:rsidRDefault="00D00B94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UE throughput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5.1.1.3</w:t>
      </w:r>
    </w:p>
    <w:p w14:paraId="2FDBC68B" w14:textId="77777777" w:rsidR="00D00B94" w:rsidRPr="00FE12D0" w:rsidRDefault="00D00B94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Mobility Management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5.1.1.6</w:t>
      </w:r>
    </w:p>
    <w:p w14:paraId="1D5C973E" w14:textId="77777777" w:rsidR="00D00B94" w:rsidRPr="00FE12D0" w:rsidRDefault="00D00B94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Measurements related to MRO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5.1.1.25</w:t>
      </w:r>
    </w:p>
    <w:p w14:paraId="0422E9B6" w14:textId="77777777" w:rsidR="00D00B94" w:rsidRPr="00FE12D0" w:rsidRDefault="00D00B94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PDCP Data Volume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5.1.2.1</w:t>
      </w:r>
    </w:p>
    <w:p w14:paraId="4A6CA9D5" w14:textId="6314D55D" w:rsidR="00D00B94" w:rsidRDefault="00D00B94" w:rsidP="00D00B94">
      <w:pPr>
        <w:pStyle w:val="ProandOBs"/>
        <w:numPr>
          <w:ilvl w:val="0"/>
          <w:numId w:val="33"/>
        </w:numPr>
        <w:spacing w:before="0" w:after="180"/>
        <w:contextualSpacing/>
        <w:rPr>
          <w:szCs w:val="20"/>
        </w:rPr>
      </w:pPr>
      <w:r w:rsidRPr="00FE12D0">
        <w:rPr>
          <w:szCs w:val="20"/>
        </w:rPr>
        <w:t>Packet loss rate, packet drop rate, packet delay in TS</w:t>
      </w:r>
      <w:r>
        <w:rPr>
          <w:szCs w:val="20"/>
        </w:rPr>
        <w:t xml:space="preserve"> </w:t>
      </w:r>
      <w:r w:rsidRPr="00FE12D0">
        <w:rPr>
          <w:szCs w:val="20"/>
        </w:rPr>
        <w:t xml:space="preserve">28.552 </w:t>
      </w:r>
      <w:r>
        <w:rPr>
          <w:szCs w:val="20"/>
        </w:rPr>
        <w:t xml:space="preserve">[4] </w:t>
      </w:r>
      <w:r w:rsidRPr="00FE12D0">
        <w:rPr>
          <w:szCs w:val="20"/>
        </w:rPr>
        <w:t>Section 5.1.3</w:t>
      </w:r>
    </w:p>
    <w:p w14:paraId="41A16D10" w14:textId="3E7B7D5F" w:rsidR="00D00B94" w:rsidRDefault="00D00B94" w:rsidP="00200DBC">
      <w:pPr>
        <w:pStyle w:val="ProandOBs"/>
        <w:spacing w:before="180" w:after="180"/>
        <w:rPr>
          <w:lang w:val="en-GB" w:eastAsia="en-US"/>
        </w:rPr>
      </w:pPr>
      <w:r>
        <w:rPr>
          <w:lang w:val="en-GB" w:eastAsia="en-US"/>
        </w:rPr>
        <w:t>Proposal 8: Introduce a new IE “UE performance feedback request” in the Handover Request message to initiate the target NG-RAN node to measure the handed-over UE's performance. Introduce a new IE “UE performance feedback acknowledge” in the Handover Request Acknowledge message to confirm a successful UE performance measurement establishment.</w:t>
      </w:r>
    </w:p>
    <w:p w14:paraId="10770903" w14:textId="1535AFD7" w:rsidR="00D00B94" w:rsidRPr="00200DBC" w:rsidRDefault="00D00B94" w:rsidP="00200DBC">
      <w:pPr>
        <w:pStyle w:val="ProandOBs"/>
        <w:spacing w:before="0" w:after="180"/>
        <w:rPr>
          <w:lang w:val="en-GB"/>
        </w:rPr>
      </w:pPr>
      <w:r>
        <w:rPr>
          <w:lang w:val="en-GB" w:eastAsia="en-US"/>
        </w:rPr>
        <w:t>Proposal 9: Define the UE performance feedback as "one-time" feedback and/or "periodical" feedback. The source NG-RAN node includes a timing information in the Handover Request message to indicate when the feedback should be provided by the target NG-RAN node and/or by the periodicity.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34B5539F" w14:textId="3CD179C0" w:rsidR="0078798C" w:rsidRDefault="00D35484" w:rsidP="00200DBC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bookmarkStart w:id="1" w:name="_Ref78919169"/>
      <w:r>
        <w:rPr>
          <w:rFonts w:eastAsia="SimSun" w:cs="Times New Roman"/>
          <w:szCs w:val="20"/>
        </w:rPr>
        <w:t>[</w:t>
      </w:r>
      <w:r w:rsidR="00E6609C">
        <w:rPr>
          <w:rFonts w:eastAsia="SimSun" w:cs="Times New Roman"/>
          <w:szCs w:val="20"/>
        </w:rPr>
        <w:t>1</w:t>
      </w:r>
      <w:r>
        <w:rPr>
          <w:rFonts w:eastAsia="SimSun" w:cs="Times New Roman"/>
          <w:szCs w:val="20"/>
        </w:rPr>
        <w:t xml:space="preserve">] </w:t>
      </w:r>
      <w:r w:rsidR="0078798C" w:rsidRPr="00D35484">
        <w:rPr>
          <w:rFonts w:eastAsia="SimSun" w:cs="Times New Roman"/>
          <w:szCs w:val="20"/>
        </w:rPr>
        <w:t>TR</w:t>
      </w:r>
      <w:r w:rsidR="0044184A">
        <w:rPr>
          <w:rFonts w:eastAsia="SimSun" w:cs="Times New Roman"/>
          <w:szCs w:val="20"/>
        </w:rPr>
        <w:t xml:space="preserve"> </w:t>
      </w:r>
      <w:r w:rsidR="0078798C" w:rsidRPr="00D35484">
        <w:rPr>
          <w:rFonts w:eastAsia="SimSun" w:cs="Times New Roman"/>
          <w:szCs w:val="20"/>
        </w:rPr>
        <w:t>37.817, Study on enhancement for Data Collection for NR and EN-DC</w:t>
      </w:r>
    </w:p>
    <w:p w14:paraId="6B8B957E" w14:textId="1366ACC9" w:rsidR="008115E4" w:rsidRPr="00D35484" w:rsidRDefault="008115E4" w:rsidP="00200DBC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[2] TR 38.423, </w:t>
      </w:r>
      <w:r w:rsidR="004E619D" w:rsidRPr="004E619D">
        <w:rPr>
          <w:rFonts w:eastAsia="SimSun" w:cs="Times New Roman"/>
          <w:szCs w:val="20"/>
        </w:rPr>
        <w:t>Xn Application Protocol (XnAP)</w:t>
      </w:r>
    </w:p>
    <w:p w14:paraId="74F52738" w14:textId="021723AB" w:rsidR="00461699" w:rsidRDefault="00D35484" w:rsidP="00200DBC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6A5C59">
        <w:rPr>
          <w:rFonts w:eastAsia="SimSun" w:cs="Times New Roman"/>
          <w:szCs w:val="20"/>
        </w:rPr>
        <w:t>[</w:t>
      </w:r>
      <w:r w:rsidR="00C12D1F">
        <w:rPr>
          <w:rFonts w:eastAsia="SimSun" w:cs="Times New Roman"/>
          <w:szCs w:val="20"/>
        </w:rPr>
        <w:t>3</w:t>
      </w:r>
      <w:r w:rsidRPr="006A5C59">
        <w:rPr>
          <w:rFonts w:eastAsia="SimSun" w:cs="Times New Roman"/>
          <w:szCs w:val="20"/>
        </w:rPr>
        <w:t xml:space="preserve">] </w:t>
      </w:r>
      <w:r w:rsidR="00DA4879" w:rsidRPr="006A5C59">
        <w:rPr>
          <w:rFonts w:eastAsia="SimSun" w:cs="Times New Roman"/>
          <w:szCs w:val="20"/>
        </w:rPr>
        <w:t>R3-</w:t>
      </w:r>
      <w:bookmarkEnd w:id="1"/>
      <w:r w:rsidR="0015255F">
        <w:rPr>
          <w:rFonts w:eastAsia="SimSun" w:cs="Times New Roman"/>
          <w:szCs w:val="20"/>
        </w:rPr>
        <w:t>22</w:t>
      </w:r>
      <w:r w:rsidR="00735238">
        <w:rPr>
          <w:rFonts w:eastAsia="SimSun" w:cs="Times New Roman"/>
          <w:szCs w:val="20"/>
        </w:rPr>
        <w:t>6660</w:t>
      </w:r>
      <w:r w:rsidR="00316568">
        <w:rPr>
          <w:rFonts w:eastAsia="SimSun" w:cs="Times New Roman"/>
          <w:szCs w:val="20"/>
        </w:rPr>
        <w:t>,</w:t>
      </w:r>
      <w:r w:rsidR="00280CE2">
        <w:rPr>
          <w:rFonts w:eastAsia="SimSun" w:cs="Times New Roman"/>
          <w:szCs w:val="20"/>
        </w:rPr>
        <w:t xml:space="preserve"> </w:t>
      </w:r>
      <w:r w:rsidR="0015255F">
        <w:rPr>
          <w:rFonts w:eastAsia="SimSun" w:cs="Times New Roman"/>
          <w:szCs w:val="20"/>
        </w:rPr>
        <w:t>"</w:t>
      </w:r>
      <w:r w:rsidR="00280CE2" w:rsidRPr="00BF2CEA">
        <w:rPr>
          <w:rFonts w:eastAsia="SimSun" w:cs="Times New Roman"/>
          <w:szCs w:val="20"/>
        </w:rPr>
        <w:t>Discussion on new procedure for AI/ML information</w:t>
      </w:r>
      <w:r w:rsidR="0015255F">
        <w:rPr>
          <w:rFonts w:eastAsia="SimSun" w:cs="Times New Roman"/>
          <w:szCs w:val="20"/>
        </w:rPr>
        <w:t>"</w:t>
      </w:r>
      <w:r w:rsidR="00280CE2">
        <w:rPr>
          <w:rFonts w:eastAsia="SimSun" w:cs="Times New Roman"/>
          <w:szCs w:val="20"/>
        </w:rPr>
        <w:t>, Intel Corporation</w:t>
      </w:r>
    </w:p>
    <w:p w14:paraId="615EEA5E" w14:textId="7F794CC2" w:rsidR="00676E74" w:rsidRPr="00461699" w:rsidRDefault="00676E74" w:rsidP="00200DBC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[4] TS 28.552, </w:t>
      </w:r>
      <w:r w:rsidR="007C361A" w:rsidRPr="007C361A">
        <w:rPr>
          <w:rFonts w:eastAsia="SimSun" w:cs="Times New Roman"/>
          <w:szCs w:val="20"/>
        </w:rPr>
        <w:t>5G performance measurements</w:t>
      </w:r>
    </w:p>
    <w:sectPr w:rsidR="00676E74" w:rsidRPr="00461699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665A" w14:textId="77777777" w:rsidR="0009662F" w:rsidRDefault="0009662F">
      <w:r>
        <w:separator/>
      </w:r>
    </w:p>
  </w:endnote>
  <w:endnote w:type="continuationSeparator" w:id="0">
    <w:p w14:paraId="7D5A035E" w14:textId="77777777" w:rsidR="0009662F" w:rsidRDefault="0009662F">
      <w:r>
        <w:continuationSeparator/>
      </w:r>
    </w:p>
  </w:endnote>
  <w:endnote w:type="continuationNotice" w:id="1">
    <w:p w14:paraId="14D9ACCE" w14:textId="77777777" w:rsidR="0009662F" w:rsidRDefault="00096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07CD6" w14:textId="77777777" w:rsidR="0009662F" w:rsidRDefault="0009662F">
      <w:r>
        <w:separator/>
      </w:r>
    </w:p>
  </w:footnote>
  <w:footnote w:type="continuationSeparator" w:id="0">
    <w:p w14:paraId="47AE35DD" w14:textId="77777777" w:rsidR="0009662F" w:rsidRDefault="0009662F">
      <w:r>
        <w:continuationSeparator/>
      </w:r>
    </w:p>
  </w:footnote>
  <w:footnote w:type="continuationNotice" w:id="1">
    <w:p w14:paraId="3F5A7CD4" w14:textId="77777777" w:rsidR="0009662F" w:rsidRDefault="000966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27A67"/>
    <w:multiLevelType w:val="hybridMultilevel"/>
    <w:tmpl w:val="A560BF70"/>
    <w:lvl w:ilvl="0" w:tplc="CD7A428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5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4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5" w15:restartNumberingAfterBreak="0">
    <w:nsid w:val="56E676B1"/>
    <w:multiLevelType w:val="multilevel"/>
    <w:tmpl w:val="64E87D2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B6F25"/>
    <w:multiLevelType w:val="hybridMultilevel"/>
    <w:tmpl w:val="5B845F56"/>
    <w:lvl w:ilvl="0" w:tplc="B28E9D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1"/>
  </w:num>
  <w:num w:numId="5">
    <w:abstractNumId w:val="2"/>
  </w:num>
  <w:num w:numId="6">
    <w:abstractNumId w:val="14"/>
  </w:num>
  <w:num w:numId="7">
    <w:abstractNumId w:val="19"/>
  </w:num>
  <w:num w:numId="8">
    <w:abstractNumId w:val="18"/>
  </w:num>
  <w:num w:numId="9">
    <w:abstractNumId w:val="20"/>
  </w:num>
  <w:num w:numId="10">
    <w:abstractNumId w:val="15"/>
  </w:num>
  <w:num w:numId="11">
    <w:abstractNumId w:val="8"/>
  </w:num>
  <w:num w:numId="12">
    <w:abstractNumId w:val="17"/>
  </w:num>
  <w:num w:numId="13">
    <w:abstractNumId w:val="7"/>
  </w:num>
  <w:num w:numId="14">
    <w:abstractNumId w:val="29"/>
  </w:num>
  <w:num w:numId="15">
    <w:abstractNumId w:val="22"/>
  </w:num>
  <w:num w:numId="16">
    <w:abstractNumId w:val="5"/>
  </w:num>
  <w:num w:numId="17">
    <w:abstractNumId w:val="12"/>
  </w:num>
  <w:num w:numId="18">
    <w:abstractNumId w:val="6"/>
  </w:num>
  <w:num w:numId="19">
    <w:abstractNumId w:val="27"/>
  </w:num>
  <w:num w:numId="20">
    <w:abstractNumId w:val="28"/>
  </w:num>
  <w:num w:numId="21">
    <w:abstractNumId w:val="13"/>
  </w:num>
  <w:num w:numId="22">
    <w:abstractNumId w:val="3"/>
  </w:num>
  <w:num w:numId="23">
    <w:abstractNumId w:val="4"/>
  </w:num>
  <w:num w:numId="24">
    <w:abstractNumId w:val="16"/>
  </w:num>
  <w:num w:numId="25">
    <w:abstractNumId w:val="11"/>
  </w:num>
  <w:num w:numId="26">
    <w:abstractNumId w:val="10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30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5"/>
  </w:num>
  <w:num w:numId="32">
    <w:abstractNumId w:val="26"/>
  </w:num>
  <w:num w:numId="33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238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71FD346"/>
    <w:rsid w:val="5ACC277D"/>
    <w:rsid w:val="5E7310EA"/>
    <w:rsid w:val="65A94C81"/>
    <w:rsid w:val="7186D6C8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5367E6E1-8899-4C51-848D-B36FB5E4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A8C"/>
    <w:pPr>
      <w:spacing w:before="120"/>
    </w:pPr>
    <w:rPr>
      <w:rFonts w:ascii="Times New Roman" w:eastAsiaTheme="minorEastAsia" w:hAnsi="Times New Roman" w:cstheme="minorBidi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</w:style>
  <w:style w:type="paragraph" w:customStyle="1" w:styleId="EW">
    <w:name w:val="EW"/>
    <w:basedOn w:val="EX"/>
    <w:rsid w:val="00723F7C"/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 w:cstheme="minorBidi"/>
      <w:sz w:val="22"/>
      <w:szCs w:val="24"/>
      <w:lang w:val="x-none"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eastAsiaTheme="minorEastAsia" w:hAnsi="Arial" w:cstheme="minorBidi"/>
      <w:sz w:val="18"/>
      <w:szCs w:val="22"/>
      <w:lang w:val="x-none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 w:cstheme="minorBidi"/>
      <w:noProof/>
      <w:sz w:val="22"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  <w:rPr>
      <w:rFonts w:eastAsiaTheme="minorEastAsia" w:cstheme="minorBidi"/>
      <w:sz w:val="22"/>
      <w:szCs w:val="22"/>
      <w:lang w:val="x-none"/>
    </w:rPr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eastAsiaTheme="minorEastAsia" w:hAnsi="SimSun" w:cstheme="minorBidi"/>
      <w:sz w:val="24"/>
      <w:szCs w:val="24"/>
      <w:lang w:val="x-none" w:eastAsia="x-none"/>
    </w:rPr>
  </w:style>
  <w:style w:type="paragraph" w:customStyle="1" w:styleId="Proposals">
    <w:name w:val="Proposals"/>
    <w:basedOn w:val="Normal"/>
    <w:next w:val="Normal"/>
    <w:link w:val="ProposalsChar"/>
    <w:rsid w:val="00C52741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rsid w:val="00C52741"/>
    <w:rPr>
      <w:rFonts w:ascii="Times New Roman" w:eastAsia="MS Mincho" w:hAnsi="Times New Roman" w:cstheme="minorBidi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351B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51BF4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39429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 w:cs="Times New Roman"/>
      <w:sz w:val="24"/>
      <w:szCs w:val="24"/>
    </w:rPr>
  </w:style>
  <w:style w:type="character" w:styleId="Strong">
    <w:name w:val="Strong"/>
    <w:basedOn w:val="DefaultParagraphFont"/>
    <w:qFormat/>
    <w:rsid w:val="00C95549"/>
    <w:rPr>
      <w:b/>
      <w:bCs/>
    </w:rPr>
  </w:style>
  <w:style w:type="paragraph" w:customStyle="1" w:styleId="ProandOBs">
    <w:name w:val="Pro and OBs"/>
    <w:basedOn w:val="Normal"/>
    <w:next w:val="Normal"/>
    <w:qFormat/>
    <w:rsid w:val="00C95549"/>
    <w:pPr>
      <w:spacing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A53861C-6AAD-4A1B-A61D-306E5C457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6</Pages>
  <Words>3178</Words>
  <Characters>18121</Characters>
  <Application>Microsoft Office Word</Application>
  <DocSecurity>0</DocSecurity>
  <Lines>151</Lines>
  <Paragraphs>42</Paragraphs>
  <ScaleCrop>false</ScaleCrop>
  <Company>Nokia &amp; NSN</Company>
  <LinksUpToDate>false</LinksUpToDate>
  <CharactersWithSpaces>21257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INTEL-Jaemin4</cp:lastModifiedBy>
  <cp:revision>423</cp:revision>
  <cp:lastPrinted>2004-04-16T01:17:00Z</cp:lastPrinted>
  <dcterms:created xsi:type="dcterms:W3CDTF">2022-10-24T06:58:00Z</dcterms:created>
  <dcterms:modified xsi:type="dcterms:W3CDTF">2022-11-04T03:46:00Z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